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985"/>
        <w:gridCol w:w="2362"/>
        <w:gridCol w:w="1386"/>
        <w:gridCol w:w="1134"/>
        <w:gridCol w:w="776"/>
        <w:gridCol w:w="933"/>
        <w:gridCol w:w="1268"/>
        <w:gridCol w:w="710"/>
        <w:gridCol w:w="933"/>
        <w:gridCol w:w="1617"/>
        <w:gridCol w:w="1418"/>
        <w:gridCol w:w="861"/>
      </w:tblGrid>
      <w:tr w:rsidR="00BF03BC" w:rsidTr="004F13F8">
        <w:trPr>
          <w:cantSplit/>
          <w:trHeight w:val="1124"/>
        </w:trPr>
        <w:tc>
          <w:tcPr>
            <w:tcW w:w="567" w:type="dxa"/>
            <w:vMerge w:val="restart"/>
            <w:vAlign w:val="center"/>
          </w:tcPr>
          <w:p w:rsidR="00BF03BC" w:rsidRPr="00DC5DDD" w:rsidRDefault="00BF03BC" w:rsidP="00685903">
            <w:pPr>
              <w:ind w:left="-108" w:firstLine="108"/>
              <w:jc w:val="center"/>
              <w:rPr>
                <w:lang w:val="en-US"/>
              </w:rPr>
            </w:pPr>
          </w:p>
          <w:p w:rsidR="00BF03BC" w:rsidRDefault="00BF03BC" w:rsidP="00DC5DDD">
            <w:pPr>
              <w:jc w:val="center"/>
            </w:pPr>
            <w:r>
              <w:t>№</w:t>
            </w:r>
          </w:p>
          <w:p w:rsidR="00BF03BC" w:rsidRPr="00723859" w:rsidRDefault="00BF03BC" w:rsidP="00DC5DDD">
            <w:pPr>
              <w:jc w:val="center"/>
            </w:pPr>
            <w: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2362" w:type="dxa"/>
            <w:vMerge w:val="restart"/>
            <w:textDirection w:val="btLr"/>
            <w:vAlign w:val="center"/>
          </w:tcPr>
          <w:p w:rsidR="00BF03BC" w:rsidRDefault="00BF03BC" w:rsidP="00DC5DDD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229" w:type="dxa"/>
            <w:gridSpan w:val="4"/>
            <w:vAlign w:val="center"/>
          </w:tcPr>
          <w:p w:rsidR="00BF03BC" w:rsidRDefault="00BF03BC" w:rsidP="00DC5DDD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911" w:type="dxa"/>
            <w:gridSpan w:val="3"/>
            <w:vAlign w:val="center"/>
          </w:tcPr>
          <w:p w:rsidR="00BF03BC" w:rsidRDefault="00BF03BC" w:rsidP="00DC5DDD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617" w:type="dxa"/>
            <w:vMerge w:val="restart"/>
            <w:textDirection w:val="btLr"/>
            <w:vAlign w:val="center"/>
          </w:tcPr>
          <w:p w:rsidR="00BF03BC" w:rsidRDefault="00BF03BC" w:rsidP="00DC5DDD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BF03BC" w:rsidRDefault="00BF03BC" w:rsidP="00DC5DDD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861" w:type="dxa"/>
            <w:vMerge w:val="restart"/>
            <w:textDirection w:val="btLr"/>
            <w:vAlign w:val="center"/>
          </w:tcPr>
          <w:p w:rsidR="00BF03BC" w:rsidRPr="00685903" w:rsidRDefault="00BF03BC" w:rsidP="00DC5DDD">
            <w:pPr>
              <w:ind w:left="113" w:right="113"/>
              <w:jc w:val="center"/>
              <w:rPr>
                <w:spacing w:val="-20"/>
              </w:rPr>
            </w:pPr>
            <w:r w:rsidRPr="00685903">
              <w:rPr>
                <w:spacing w:val="-20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BF03BC" w:rsidTr="004F13F8">
        <w:trPr>
          <w:cantSplit/>
          <w:trHeight w:val="1830"/>
        </w:trPr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/>
          </w:tcPr>
          <w:p w:rsidR="00BF03BC" w:rsidRDefault="00BF03BC"/>
        </w:tc>
        <w:tc>
          <w:tcPr>
            <w:tcW w:w="2362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386" w:type="dxa"/>
            <w:textDirection w:val="btLr"/>
            <w:vAlign w:val="center"/>
          </w:tcPr>
          <w:p w:rsidR="00BF03BC" w:rsidRDefault="00BF03BC" w:rsidP="00DC5DDD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BF03BC" w:rsidRDefault="00BF03BC" w:rsidP="00DC5DDD">
            <w:pPr>
              <w:jc w:val="center"/>
            </w:pPr>
            <w:r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BF03BC" w:rsidRPr="00DC5DDD" w:rsidRDefault="00BF03BC" w:rsidP="00DC5DDD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BF03BC" w:rsidRDefault="00BF03BC" w:rsidP="00DC5DDD">
            <w:pPr>
              <w:jc w:val="center"/>
            </w:pPr>
            <w:r>
              <w:t xml:space="preserve"> (кв.м.)</w:t>
            </w:r>
          </w:p>
        </w:tc>
        <w:tc>
          <w:tcPr>
            <w:tcW w:w="933" w:type="dxa"/>
            <w:textDirection w:val="btLr"/>
            <w:vAlign w:val="center"/>
          </w:tcPr>
          <w:p w:rsidR="00BF03BC" w:rsidRDefault="00BF03BC" w:rsidP="00DC5DDD">
            <w:pPr>
              <w:jc w:val="center"/>
            </w:pPr>
            <w:r>
              <w:t>Страна расположения</w:t>
            </w:r>
          </w:p>
        </w:tc>
        <w:tc>
          <w:tcPr>
            <w:tcW w:w="1268" w:type="dxa"/>
            <w:textDirection w:val="btLr"/>
            <w:vAlign w:val="center"/>
          </w:tcPr>
          <w:p w:rsidR="00BF03BC" w:rsidRDefault="00BF03BC" w:rsidP="00DC5DDD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BF03BC" w:rsidRDefault="00BF03BC" w:rsidP="00DC5DDD">
            <w:pPr>
              <w:ind w:left="113" w:right="113"/>
              <w:jc w:val="center"/>
            </w:pPr>
            <w:r w:rsidRPr="000A5C00">
              <w:t>Площадь</w:t>
            </w:r>
          </w:p>
          <w:p w:rsidR="00BF03BC" w:rsidRDefault="00BF03BC" w:rsidP="00DC5DDD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33" w:type="dxa"/>
            <w:textDirection w:val="btLr"/>
            <w:vAlign w:val="center"/>
          </w:tcPr>
          <w:p w:rsidR="00BF03BC" w:rsidRDefault="00BF03BC" w:rsidP="00DC5DDD">
            <w:pPr>
              <w:ind w:left="113" w:right="113"/>
              <w:jc w:val="center"/>
            </w:pPr>
            <w:r w:rsidRPr="000A5C00">
              <w:t>Страна</w:t>
            </w:r>
            <w:r>
              <w:t xml:space="preserve"> </w:t>
            </w:r>
            <w:r w:rsidRPr="000A5C00">
              <w:t>расположения</w:t>
            </w:r>
          </w:p>
          <w:p w:rsidR="00BF03BC" w:rsidRDefault="00BF03BC" w:rsidP="00DC5DDD">
            <w:pPr>
              <w:ind w:left="113" w:right="113"/>
              <w:jc w:val="center"/>
            </w:pPr>
          </w:p>
        </w:tc>
        <w:tc>
          <w:tcPr>
            <w:tcW w:w="1617" w:type="dxa"/>
            <w:vMerge/>
          </w:tcPr>
          <w:p w:rsidR="00BF03BC" w:rsidRDefault="00BF03BC"/>
        </w:tc>
        <w:tc>
          <w:tcPr>
            <w:tcW w:w="1418" w:type="dxa"/>
            <w:vMerge/>
          </w:tcPr>
          <w:p w:rsidR="00BF03BC" w:rsidRDefault="00BF03BC"/>
        </w:tc>
        <w:tc>
          <w:tcPr>
            <w:tcW w:w="861" w:type="dxa"/>
            <w:vMerge/>
          </w:tcPr>
          <w:p w:rsidR="00BF03BC" w:rsidRDefault="00BF03BC"/>
        </w:tc>
      </w:tr>
      <w:tr w:rsidR="00BF03BC" w:rsidTr="004F13F8">
        <w:tc>
          <w:tcPr>
            <w:tcW w:w="567" w:type="dxa"/>
            <w:vMerge w:val="restart"/>
          </w:tcPr>
          <w:p w:rsidR="00BF03BC" w:rsidRDefault="00BF03BC" w:rsidP="00DC5DDD">
            <w:pPr>
              <w:jc w:val="right"/>
            </w:pPr>
            <w:r>
              <w:t>1</w:t>
            </w:r>
          </w:p>
        </w:tc>
        <w:tc>
          <w:tcPr>
            <w:tcW w:w="1985" w:type="dxa"/>
            <w:vMerge w:val="restart"/>
          </w:tcPr>
          <w:p w:rsidR="00BF03BC" w:rsidRDefault="00BF03BC" w:rsidP="00C217A3">
            <w:r>
              <w:t xml:space="preserve">Зуева </w:t>
            </w:r>
          </w:p>
          <w:p w:rsidR="00BF03BC" w:rsidRDefault="00BF03BC" w:rsidP="00C217A3">
            <w:r>
              <w:t>Людмила</w:t>
            </w:r>
          </w:p>
          <w:p w:rsidR="00BF03BC" w:rsidRDefault="00BF03BC" w:rsidP="00C217A3">
            <w:r>
              <w:t>Анатольевна</w:t>
            </w:r>
          </w:p>
        </w:tc>
        <w:tc>
          <w:tcPr>
            <w:tcW w:w="2362" w:type="dxa"/>
            <w:vMerge w:val="restart"/>
          </w:tcPr>
          <w:p w:rsidR="00BF03BC" w:rsidRDefault="00BF03BC" w:rsidP="006B0B6F">
            <w:r>
              <w:t>Директор Департамента финансов</w:t>
            </w:r>
          </w:p>
        </w:tc>
        <w:tc>
          <w:tcPr>
            <w:tcW w:w="1386" w:type="dxa"/>
            <w:vAlign w:val="center"/>
          </w:tcPr>
          <w:p w:rsidR="00BF03BC" w:rsidRPr="00AF2BC3" w:rsidRDefault="00BF03BC" w:rsidP="00DC5DDD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общая долевая</w:t>
            </w:r>
          </w:p>
          <w:p w:rsidR="00BF03BC" w:rsidRDefault="00BF03BC" w:rsidP="00DC5DDD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379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BF03BC" w:rsidRPr="0069655B" w:rsidRDefault="00BF03BC" w:rsidP="00DC5DDD">
            <w:pPr>
              <w:jc w:val="center"/>
            </w:pPr>
            <w:r w:rsidRPr="0069655B"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BF03BC" w:rsidRPr="00D61F83" w:rsidRDefault="00BF03BC" w:rsidP="00DC5DDD">
            <w:pPr>
              <w:jc w:val="center"/>
            </w:pPr>
            <w:r>
              <w:t>1031083,28</w:t>
            </w:r>
          </w:p>
        </w:tc>
        <w:tc>
          <w:tcPr>
            <w:tcW w:w="861" w:type="dxa"/>
            <w:vMerge w:val="restart"/>
            <w:vAlign w:val="center"/>
          </w:tcPr>
          <w:p w:rsidR="00BF03BC" w:rsidRPr="00DC5DDD" w:rsidRDefault="00BF03BC" w:rsidP="00DC5DDD">
            <w:pPr>
              <w:jc w:val="center"/>
              <w:rPr>
                <w:i/>
              </w:rPr>
            </w:pPr>
            <w:r w:rsidRPr="00DC5DDD">
              <w:rPr>
                <w:i/>
              </w:rPr>
              <w:t>-</w:t>
            </w:r>
          </w:p>
          <w:p w:rsidR="00BF03BC" w:rsidRPr="00DC5DDD" w:rsidRDefault="00BF03BC" w:rsidP="00DC5DDD">
            <w:pPr>
              <w:jc w:val="center"/>
              <w:rPr>
                <w:i/>
              </w:rPr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/>
          </w:tcPr>
          <w:p w:rsidR="00BF03BC" w:rsidRDefault="00BF03BC" w:rsidP="00C217A3"/>
        </w:tc>
        <w:tc>
          <w:tcPr>
            <w:tcW w:w="2362" w:type="dxa"/>
            <w:vMerge/>
          </w:tcPr>
          <w:p w:rsidR="00BF03BC" w:rsidRDefault="00BF03BC" w:rsidP="004905EE"/>
        </w:tc>
        <w:tc>
          <w:tcPr>
            <w:tcW w:w="1386" w:type="dxa"/>
            <w:vAlign w:val="center"/>
          </w:tcPr>
          <w:p w:rsidR="00BF03BC" w:rsidRPr="00AF2BC3" w:rsidRDefault="00BF03BC" w:rsidP="00DC5DD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общая долевая</w:t>
            </w:r>
          </w:p>
          <w:p w:rsidR="00BF03BC" w:rsidRDefault="00BF03BC" w:rsidP="00DC5DDD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64,5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Merge/>
            <w:vAlign w:val="center"/>
          </w:tcPr>
          <w:p w:rsidR="00BF03BC" w:rsidRPr="00DC5DDD" w:rsidRDefault="00BF03BC" w:rsidP="00DC5DDD">
            <w:pPr>
              <w:jc w:val="center"/>
              <w:rPr>
                <w:i/>
              </w:rPr>
            </w:pPr>
          </w:p>
        </w:tc>
        <w:tc>
          <w:tcPr>
            <w:tcW w:w="1418" w:type="dxa"/>
            <w:vMerge/>
            <w:vAlign w:val="center"/>
          </w:tcPr>
          <w:p w:rsidR="00BF03BC" w:rsidRPr="00DC5DDD" w:rsidRDefault="00BF03BC" w:rsidP="00DC5DDD">
            <w:pPr>
              <w:jc w:val="center"/>
              <w:rPr>
                <w:i/>
              </w:rPr>
            </w:pPr>
          </w:p>
        </w:tc>
        <w:tc>
          <w:tcPr>
            <w:tcW w:w="861" w:type="dxa"/>
            <w:vMerge/>
            <w:vAlign w:val="center"/>
          </w:tcPr>
          <w:p w:rsidR="00BF03BC" w:rsidRPr="00DC5DDD" w:rsidRDefault="00BF03BC" w:rsidP="00DC5DDD">
            <w:pPr>
              <w:jc w:val="center"/>
              <w:rPr>
                <w:i/>
              </w:rPr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/>
          </w:tcPr>
          <w:p w:rsidR="00BF03BC" w:rsidRDefault="00BF03BC" w:rsidP="00C217A3"/>
        </w:tc>
        <w:tc>
          <w:tcPr>
            <w:tcW w:w="2362" w:type="dxa"/>
            <w:vMerge/>
          </w:tcPr>
          <w:p w:rsidR="00BF03BC" w:rsidRDefault="00BF03BC" w:rsidP="004905EE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37,1</w:t>
            </w: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BF03BC" w:rsidRPr="00DC5DDD" w:rsidRDefault="00BF03BC" w:rsidP="00DC5DDD">
            <w:pPr>
              <w:jc w:val="center"/>
              <w:rPr>
                <w:i/>
              </w:rPr>
            </w:pPr>
          </w:p>
        </w:tc>
        <w:tc>
          <w:tcPr>
            <w:tcW w:w="1418" w:type="dxa"/>
            <w:vMerge/>
            <w:vAlign w:val="center"/>
          </w:tcPr>
          <w:p w:rsidR="00BF03BC" w:rsidRPr="00DC5DDD" w:rsidRDefault="00BF03BC" w:rsidP="00DC5DDD">
            <w:pPr>
              <w:jc w:val="center"/>
              <w:rPr>
                <w:i/>
              </w:rPr>
            </w:pPr>
          </w:p>
        </w:tc>
        <w:tc>
          <w:tcPr>
            <w:tcW w:w="861" w:type="dxa"/>
            <w:vMerge/>
            <w:vAlign w:val="center"/>
          </w:tcPr>
          <w:p w:rsidR="00BF03BC" w:rsidRPr="00DC5DDD" w:rsidRDefault="00BF03BC" w:rsidP="00DC5DDD">
            <w:pPr>
              <w:jc w:val="center"/>
              <w:rPr>
                <w:i/>
              </w:rPr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 w:val="restart"/>
          </w:tcPr>
          <w:p w:rsidR="00BF03BC" w:rsidRDefault="00BF03BC" w:rsidP="00C217A3">
            <w:r>
              <w:t>супруг</w:t>
            </w:r>
          </w:p>
        </w:tc>
        <w:tc>
          <w:tcPr>
            <w:tcW w:w="2362" w:type="dxa"/>
            <w:vMerge w:val="restart"/>
          </w:tcPr>
          <w:p w:rsidR="00BF03BC" w:rsidRDefault="00BF03BC" w:rsidP="004905EE"/>
        </w:tc>
        <w:tc>
          <w:tcPr>
            <w:tcW w:w="1386" w:type="dxa"/>
            <w:vAlign w:val="center"/>
          </w:tcPr>
          <w:p w:rsidR="00BF03BC" w:rsidRPr="00AF2BC3" w:rsidRDefault="00BF03BC" w:rsidP="00DC5DDD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общая долевая</w:t>
            </w:r>
          </w:p>
          <w:p w:rsidR="00BF03BC" w:rsidRDefault="00BF03BC" w:rsidP="00DC5DDD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379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 xml:space="preserve">Автомобиль </w:t>
            </w:r>
            <w:r w:rsidRPr="00DC5DDD">
              <w:rPr>
                <w:lang w:val="en-US"/>
              </w:rPr>
              <w:t>Lada</w:t>
            </w:r>
            <w:r>
              <w:t xml:space="preserve"> 219170 </w:t>
            </w:r>
            <w:r w:rsidRPr="00DC5DDD">
              <w:rPr>
                <w:lang w:val="en-US"/>
              </w:rPr>
              <w:t>Lada Granta</w:t>
            </w:r>
            <w: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233719,91</w:t>
            </w:r>
          </w:p>
        </w:tc>
        <w:tc>
          <w:tcPr>
            <w:tcW w:w="861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/>
          </w:tcPr>
          <w:p w:rsidR="00BF03BC" w:rsidRDefault="00BF03BC" w:rsidP="00C217A3"/>
        </w:tc>
        <w:tc>
          <w:tcPr>
            <w:tcW w:w="2362" w:type="dxa"/>
            <w:vMerge/>
          </w:tcPr>
          <w:p w:rsidR="00BF03BC" w:rsidRDefault="00BF03BC" w:rsidP="004905EE"/>
        </w:tc>
        <w:tc>
          <w:tcPr>
            <w:tcW w:w="1386" w:type="dxa"/>
            <w:vAlign w:val="center"/>
          </w:tcPr>
          <w:p w:rsidR="00BF03BC" w:rsidRPr="00AF2BC3" w:rsidRDefault="00BF03BC" w:rsidP="00DC5DDD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общая долевая</w:t>
            </w:r>
          </w:p>
          <w:p w:rsidR="00BF03BC" w:rsidRDefault="00BF03BC" w:rsidP="00DC5DDD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64,5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/>
          </w:tcPr>
          <w:p w:rsidR="00BF03BC" w:rsidRDefault="00BF03BC" w:rsidP="00C217A3"/>
        </w:tc>
        <w:tc>
          <w:tcPr>
            <w:tcW w:w="2362" w:type="dxa"/>
            <w:vMerge/>
          </w:tcPr>
          <w:p w:rsidR="00BF03BC" w:rsidRDefault="00BF03BC" w:rsidP="004905EE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20,5</w:t>
            </w: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</w:tr>
      <w:tr w:rsidR="00BF03BC" w:rsidTr="004F13F8">
        <w:tc>
          <w:tcPr>
            <w:tcW w:w="567" w:type="dxa"/>
            <w:vMerge w:val="restart"/>
          </w:tcPr>
          <w:p w:rsidR="00BF03BC" w:rsidRDefault="00BF03BC" w:rsidP="00DC5DDD">
            <w:pPr>
              <w:jc w:val="right"/>
            </w:pPr>
            <w:r>
              <w:t>2</w:t>
            </w:r>
          </w:p>
        </w:tc>
        <w:tc>
          <w:tcPr>
            <w:tcW w:w="1985" w:type="dxa"/>
          </w:tcPr>
          <w:p w:rsidR="00BF03BC" w:rsidRDefault="00BF03BC" w:rsidP="00FF0B1A">
            <w:r>
              <w:t>Васильев Сергей Александрович</w:t>
            </w:r>
          </w:p>
        </w:tc>
        <w:tc>
          <w:tcPr>
            <w:tcW w:w="2362" w:type="dxa"/>
          </w:tcPr>
          <w:p w:rsidR="00BF03BC" w:rsidRDefault="00BF03BC" w:rsidP="00FF0B1A">
            <w:r>
              <w:t>Заместитель директора Департамента финансов</w:t>
            </w:r>
          </w:p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общая долевая</w:t>
            </w:r>
          </w:p>
          <w:p w:rsidR="00BF03BC" w:rsidRDefault="00BF03BC" w:rsidP="00DC5DDD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Автомобиль «КИА РИО 3»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774790,35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 w:rsidP="00DC5DDD">
            <w:pPr>
              <w:jc w:val="right"/>
            </w:pPr>
          </w:p>
        </w:tc>
        <w:tc>
          <w:tcPr>
            <w:tcW w:w="1985" w:type="dxa"/>
          </w:tcPr>
          <w:p w:rsidR="00BF03BC" w:rsidRDefault="00BF03BC" w:rsidP="00FF0B1A">
            <w:r>
              <w:t>супруга</w:t>
            </w:r>
          </w:p>
        </w:tc>
        <w:tc>
          <w:tcPr>
            <w:tcW w:w="2362" w:type="dxa"/>
          </w:tcPr>
          <w:p w:rsidR="00BF03BC" w:rsidRDefault="00BF03BC" w:rsidP="00FF0B1A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общая долевая</w:t>
            </w:r>
          </w:p>
          <w:p w:rsidR="00BF03BC" w:rsidRDefault="00BF03BC" w:rsidP="00DC5DDD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917694,32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 w:rsidP="00DC5DDD">
            <w:pPr>
              <w:jc w:val="right"/>
            </w:pPr>
          </w:p>
        </w:tc>
        <w:tc>
          <w:tcPr>
            <w:tcW w:w="1985" w:type="dxa"/>
          </w:tcPr>
          <w:p w:rsidR="00BF03BC" w:rsidRDefault="00BF03BC" w:rsidP="00FF0B1A">
            <w:r>
              <w:t>несовершеннолетний ребенок</w:t>
            </w:r>
          </w:p>
        </w:tc>
        <w:tc>
          <w:tcPr>
            <w:tcW w:w="2362" w:type="dxa"/>
          </w:tcPr>
          <w:p w:rsidR="00BF03BC" w:rsidRDefault="00BF03BC" w:rsidP="00FF0B1A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общая долевая</w:t>
            </w:r>
          </w:p>
          <w:p w:rsidR="00BF03BC" w:rsidRDefault="00BF03BC" w:rsidP="00DC5DDD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</w:tcPr>
          <w:p w:rsidR="00BF03BC" w:rsidRDefault="00BF03BC" w:rsidP="00DC5DDD">
            <w:pPr>
              <w:jc w:val="right"/>
            </w:pPr>
            <w:r>
              <w:t>3</w:t>
            </w:r>
          </w:p>
        </w:tc>
        <w:tc>
          <w:tcPr>
            <w:tcW w:w="1985" w:type="dxa"/>
          </w:tcPr>
          <w:p w:rsidR="00BF03BC" w:rsidRDefault="00BF03BC" w:rsidP="00C217A3">
            <w:r>
              <w:t>Зубкова</w:t>
            </w:r>
          </w:p>
          <w:p w:rsidR="00BF03BC" w:rsidRDefault="00BF03BC" w:rsidP="00C217A3">
            <w:r>
              <w:t>Юлия</w:t>
            </w:r>
          </w:p>
          <w:p w:rsidR="00BF03BC" w:rsidRDefault="00BF03BC" w:rsidP="00C217A3">
            <w:r>
              <w:t>Васильевна</w:t>
            </w:r>
          </w:p>
        </w:tc>
        <w:tc>
          <w:tcPr>
            <w:tcW w:w="2362" w:type="dxa"/>
          </w:tcPr>
          <w:p w:rsidR="00BF03BC" w:rsidRDefault="00BF03BC" w:rsidP="004905EE">
            <w:r>
              <w:t>Начальник отдела планирования и анализа доходов</w:t>
            </w:r>
          </w:p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31,5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587442,53</w:t>
            </w:r>
          </w:p>
        </w:tc>
        <w:tc>
          <w:tcPr>
            <w:tcW w:w="861" w:type="dxa"/>
            <w:vAlign w:val="center"/>
          </w:tcPr>
          <w:p w:rsidR="00BF03BC" w:rsidRPr="00DC5DDD" w:rsidRDefault="00BF03BC" w:rsidP="00DC5DDD">
            <w:pPr>
              <w:jc w:val="center"/>
              <w:rPr>
                <w:sz w:val="20"/>
                <w:szCs w:val="20"/>
              </w:rPr>
            </w:pPr>
            <w:r w:rsidRPr="00DC5DDD">
              <w:rPr>
                <w:sz w:val="20"/>
                <w:szCs w:val="20"/>
              </w:rPr>
              <w:t>-</w:t>
            </w:r>
          </w:p>
          <w:p w:rsidR="00BF03BC" w:rsidRPr="00DC5DDD" w:rsidRDefault="00BF03BC" w:rsidP="00DC5DDD">
            <w:pPr>
              <w:jc w:val="center"/>
              <w:rPr>
                <w:sz w:val="20"/>
                <w:szCs w:val="20"/>
              </w:rPr>
            </w:pPr>
          </w:p>
        </w:tc>
      </w:tr>
      <w:tr w:rsidR="00BF03BC" w:rsidTr="004F13F8">
        <w:tc>
          <w:tcPr>
            <w:tcW w:w="567" w:type="dxa"/>
            <w:vMerge w:val="restart"/>
          </w:tcPr>
          <w:p w:rsidR="00BF03BC" w:rsidRDefault="00BF03BC" w:rsidP="00DC5DDD">
            <w:pPr>
              <w:jc w:val="right"/>
            </w:pPr>
            <w:r>
              <w:t>4</w:t>
            </w:r>
          </w:p>
        </w:tc>
        <w:tc>
          <w:tcPr>
            <w:tcW w:w="1985" w:type="dxa"/>
            <w:vMerge w:val="restart"/>
          </w:tcPr>
          <w:p w:rsidR="00BF03BC" w:rsidRDefault="00BF03BC" w:rsidP="00C217A3">
            <w:r>
              <w:t>Петранова</w:t>
            </w:r>
          </w:p>
          <w:p w:rsidR="00BF03BC" w:rsidRDefault="00BF03BC" w:rsidP="00C217A3">
            <w:r>
              <w:t>Валентина</w:t>
            </w:r>
          </w:p>
          <w:p w:rsidR="00BF03BC" w:rsidRDefault="00BF03BC" w:rsidP="00C217A3">
            <w:r>
              <w:t>Анатольевна</w:t>
            </w:r>
          </w:p>
        </w:tc>
        <w:tc>
          <w:tcPr>
            <w:tcW w:w="2362" w:type="dxa"/>
            <w:vMerge w:val="restart"/>
          </w:tcPr>
          <w:p w:rsidR="00BF03BC" w:rsidRDefault="00BF03BC" w:rsidP="004905EE">
            <w:r>
              <w:t>Заместитель начальника отдела планирования и анализа доходов</w:t>
            </w:r>
          </w:p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56,3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678109,55</w:t>
            </w:r>
          </w:p>
        </w:tc>
        <w:tc>
          <w:tcPr>
            <w:tcW w:w="861" w:type="dxa"/>
            <w:vMerge w:val="restart"/>
            <w:vAlign w:val="center"/>
          </w:tcPr>
          <w:p w:rsidR="00BF03BC" w:rsidRPr="00DC5DDD" w:rsidRDefault="00BF03BC" w:rsidP="00DC5DDD">
            <w:pPr>
              <w:jc w:val="center"/>
              <w:rPr>
                <w:sz w:val="20"/>
                <w:szCs w:val="20"/>
              </w:rPr>
            </w:pPr>
            <w:r w:rsidRPr="00DC5DDD">
              <w:rPr>
                <w:sz w:val="20"/>
                <w:szCs w:val="20"/>
              </w:rP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/>
          </w:tcPr>
          <w:p w:rsidR="00BF03BC" w:rsidRDefault="00BF03BC" w:rsidP="00C217A3"/>
        </w:tc>
        <w:tc>
          <w:tcPr>
            <w:tcW w:w="2362" w:type="dxa"/>
            <w:vMerge/>
          </w:tcPr>
          <w:p w:rsidR="00BF03BC" w:rsidRDefault="00BF03BC" w:rsidP="004905EE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35,9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F03BC" w:rsidRPr="000F5E30" w:rsidRDefault="00BF03BC" w:rsidP="00DC5DDD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BF03BC" w:rsidRPr="00DC5DDD" w:rsidRDefault="00BF03BC" w:rsidP="008E7021">
            <w:pPr>
              <w:rPr>
                <w:highlight w:val="yellow"/>
              </w:rPr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/>
          </w:tcPr>
          <w:p w:rsidR="00BF03BC" w:rsidRDefault="00BF03BC" w:rsidP="00C217A3"/>
        </w:tc>
        <w:tc>
          <w:tcPr>
            <w:tcW w:w="2362" w:type="dxa"/>
            <w:vMerge/>
          </w:tcPr>
          <w:p w:rsidR="00BF03BC" w:rsidRDefault="00BF03BC" w:rsidP="004905EE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37,0</w:t>
            </w: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BF03BC" w:rsidRPr="00AF2BC3" w:rsidRDefault="00BF03BC" w:rsidP="00DC5DDD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BF03BC" w:rsidRPr="00DC5DDD" w:rsidRDefault="00BF03BC" w:rsidP="00DC5DDD">
            <w:pPr>
              <w:jc w:val="center"/>
              <w:rPr>
                <w:highlight w:val="yellow"/>
              </w:rPr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/>
          </w:tcPr>
          <w:p w:rsidR="00BF03BC" w:rsidRDefault="00BF03BC" w:rsidP="00C217A3"/>
        </w:tc>
        <w:tc>
          <w:tcPr>
            <w:tcW w:w="2362" w:type="dxa"/>
            <w:vMerge/>
          </w:tcPr>
          <w:p w:rsidR="00BF03BC" w:rsidRDefault="00BF03BC" w:rsidP="004905EE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28,9</w:t>
            </w: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BF03BC" w:rsidRPr="00AF2BC3" w:rsidRDefault="00BF03BC" w:rsidP="00DC5DDD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BF03BC" w:rsidRPr="00DC5DDD" w:rsidRDefault="00BF03BC" w:rsidP="00DC5DDD">
            <w:pPr>
              <w:jc w:val="center"/>
              <w:rPr>
                <w:highlight w:val="yellow"/>
              </w:rPr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 w:val="restart"/>
          </w:tcPr>
          <w:p w:rsidR="00BF03BC" w:rsidRDefault="00BF03BC" w:rsidP="00C217A3">
            <w:r>
              <w:t>супруг</w:t>
            </w:r>
          </w:p>
        </w:tc>
        <w:tc>
          <w:tcPr>
            <w:tcW w:w="2362" w:type="dxa"/>
            <w:vMerge w:val="restart"/>
          </w:tcPr>
          <w:p w:rsidR="00BF03BC" w:rsidRDefault="00BF03BC" w:rsidP="004905EE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земельный дачный участок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900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Россия</w:t>
            </w:r>
          </w:p>
          <w:p w:rsidR="00BF03BC" w:rsidRDefault="00BF03BC" w:rsidP="00DC5DDD">
            <w:pPr>
              <w:jc w:val="center"/>
            </w:pPr>
          </w:p>
        </w:tc>
        <w:tc>
          <w:tcPr>
            <w:tcW w:w="1268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BF03BC" w:rsidRPr="00DC5DDD" w:rsidRDefault="00BF03BC" w:rsidP="00DC5DDD">
            <w:pPr>
              <w:jc w:val="center"/>
              <w:rPr>
                <w:lang w:val="en-US"/>
              </w:rPr>
            </w:pPr>
            <w:r>
              <w:t xml:space="preserve">Автомобиль РЕНО </w:t>
            </w:r>
            <w:r w:rsidRPr="00DC5DDD">
              <w:rPr>
                <w:lang w:val="en-US"/>
              </w:rPr>
              <w:t>DUSTER</w:t>
            </w:r>
          </w:p>
          <w:p w:rsidR="00BF03BC" w:rsidRPr="00DC5DDD" w:rsidRDefault="00BF03BC" w:rsidP="00E6638B">
            <w:pPr>
              <w:rPr>
                <w:lang w:val="en-US"/>
              </w:rPr>
            </w:pPr>
            <w: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333309,68</w:t>
            </w:r>
          </w:p>
        </w:tc>
        <w:tc>
          <w:tcPr>
            <w:tcW w:w="861" w:type="dxa"/>
            <w:vMerge w:val="restart"/>
            <w:vAlign w:val="center"/>
          </w:tcPr>
          <w:p w:rsidR="00BF03BC" w:rsidRPr="00DC5DDD" w:rsidRDefault="00BF03BC" w:rsidP="00DC5DDD">
            <w:pPr>
              <w:jc w:val="center"/>
              <w:rPr>
                <w:highlight w:val="yellow"/>
              </w:rPr>
            </w:pPr>
            <w:r w:rsidRPr="00A534E5"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/>
          </w:tcPr>
          <w:p w:rsidR="00BF03BC" w:rsidRDefault="00BF03BC" w:rsidP="00C217A3"/>
        </w:tc>
        <w:tc>
          <w:tcPr>
            <w:tcW w:w="2362" w:type="dxa"/>
            <w:vMerge/>
          </w:tcPr>
          <w:p w:rsidR="00BF03BC" w:rsidRDefault="00BF03BC" w:rsidP="004905EE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дача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66,7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F03BC" w:rsidRPr="000F5E30" w:rsidRDefault="00BF03BC" w:rsidP="00DC5DDD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BF03BC" w:rsidRPr="00506A15" w:rsidRDefault="00BF03BC" w:rsidP="00E6638B"/>
        </w:tc>
        <w:tc>
          <w:tcPr>
            <w:tcW w:w="1418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BF03BC" w:rsidRPr="00DC5DDD" w:rsidRDefault="00BF03BC" w:rsidP="00DC5DDD">
            <w:pPr>
              <w:jc w:val="center"/>
              <w:rPr>
                <w:highlight w:val="yellow"/>
              </w:rPr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/>
          </w:tcPr>
          <w:p w:rsidR="00BF03BC" w:rsidRDefault="00BF03BC" w:rsidP="00C217A3"/>
        </w:tc>
        <w:tc>
          <w:tcPr>
            <w:tcW w:w="2362" w:type="dxa"/>
            <w:vMerge/>
          </w:tcPr>
          <w:p w:rsidR="00BF03BC" w:rsidRDefault="00BF03BC" w:rsidP="004905EE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22,5</w:t>
            </w: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BF03BC" w:rsidRPr="00AF2BC3" w:rsidRDefault="00BF03BC" w:rsidP="00DC5DDD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</w:p>
          <w:p w:rsidR="00BF03BC" w:rsidRDefault="00BF03BC" w:rsidP="00DC5DDD">
            <w:pPr>
              <w:jc w:val="center"/>
            </w:pPr>
            <w:r>
              <w:t>22,5</w:t>
            </w:r>
          </w:p>
          <w:p w:rsidR="00BF03BC" w:rsidRDefault="00BF03BC" w:rsidP="00DC5DDD">
            <w:pPr>
              <w:jc w:val="center"/>
            </w:pP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BF03BC" w:rsidRPr="00DC5DDD" w:rsidRDefault="00BF03BC" w:rsidP="00DC5DDD">
            <w:pPr>
              <w:jc w:val="center"/>
              <w:rPr>
                <w:highlight w:val="yellow"/>
              </w:rPr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/>
          </w:tcPr>
          <w:p w:rsidR="00BF03BC" w:rsidRDefault="00BF03BC" w:rsidP="00C217A3"/>
        </w:tc>
        <w:tc>
          <w:tcPr>
            <w:tcW w:w="2362" w:type="dxa"/>
            <w:vMerge/>
          </w:tcPr>
          <w:p w:rsidR="00BF03BC" w:rsidRDefault="00BF03BC" w:rsidP="004905EE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нежилое здание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28,1</w:t>
            </w: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BF03BC" w:rsidRPr="00AF2BC3" w:rsidRDefault="00BF03BC" w:rsidP="00DC5DDD">
            <w:pPr>
              <w:jc w:val="center"/>
            </w:pPr>
            <w:r>
              <w:t>земельный участок под нежилым зданием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270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BF03BC" w:rsidRPr="00DC5DDD" w:rsidRDefault="00BF03BC" w:rsidP="00DC5DDD">
            <w:pPr>
              <w:jc w:val="center"/>
              <w:rPr>
                <w:highlight w:val="yellow"/>
              </w:rPr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</w:tcPr>
          <w:p w:rsidR="00BF03BC" w:rsidRDefault="00BF03BC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BF03BC" w:rsidRDefault="00BF03BC" w:rsidP="000D59D7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 w:val="restart"/>
          </w:tcPr>
          <w:p w:rsidR="00BF03BC" w:rsidRDefault="00BF03BC" w:rsidP="00DC5DDD">
            <w:pPr>
              <w:jc w:val="right"/>
            </w:pPr>
            <w:r>
              <w:t>5</w:t>
            </w:r>
          </w:p>
        </w:tc>
        <w:tc>
          <w:tcPr>
            <w:tcW w:w="1985" w:type="dxa"/>
          </w:tcPr>
          <w:p w:rsidR="00BF03BC" w:rsidRDefault="00BF03BC" w:rsidP="000D59D7">
            <w:r>
              <w:t>Грунина Наталья Владимировна</w:t>
            </w:r>
          </w:p>
        </w:tc>
        <w:tc>
          <w:tcPr>
            <w:tcW w:w="2362" w:type="dxa"/>
          </w:tcPr>
          <w:p w:rsidR="00BF03BC" w:rsidRDefault="00BF03BC" w:rsidP="000D0902">
            <w:r>
              <w:t>Начальник бюджетного отдела</w:t>
            </w:r>
          </w:p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F03BC" w:rsidRPr="00AF2BC3" w:rsidRDefault="00BF03BC" w:rsidP="00DC5DDD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42,1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813988,26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 w:rsidP="00DC5DDD">
            <w:pPr>
              <w:jc w:val="right"/>
            </w:pPr>
          </w:p>
        </w:tc>
        <w:tc>
          <w:tcPr>
            <w:tcW w:w="1985" w:type="dxa"/>
          </w:tcPr>
          <w:p w:rsidR="00BF03BC" w:rsidRDefault="00BF03BC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BF03BC" w:rsidRDefault="00BF03BC" w:rsidP="000D59D7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42,1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 w:val="restart"/>
          </w:tcPr>
          <w:p w:rsidR="00BF03BC" w:rsidRDefault="00BF03BC" w:rsidP="00DC5DDD">
            <w:pPr>
              <w:jc w:val="right"/>
            </w:pPr>
            <w:r>
              <w:t>6</w:t>
            </w:r>
          </w:p>
        </w:tc>
        <w:tc>
          <w:tcPr>
            <w:tcW w:w="1985" w:type="dxa"/>
            <w:vMerge w:val="restart"/>
          </w:tcPr>
          <w:p w:rsidR="00BF03BC" w:rsidRPr="00DC5DDD" w:rsidRDefault="00BF03BC" w:rsidP="000D59D7">
            <w:pPr>
              <w:rPr>
                <w:highlight w:val="yellow"/>
              </w:rPr>
            </w:pPr>
            <w:r w:rsidRPr="001370DA">
              <w:t>Кистина Екатерина Александровна</w:t>
            </w:r>
          </w:p>
        </w:tc>
        <w:tc>
          <w:tcPr>
            <w:tcW w:w="2362" w:type="dxa"/>
            <w:vMerge w:val="restart"/>
          </w:tcPr>
          <w:p w:rsidR="00BF03BC" w:rsidRDefault="00BF03BC" w:rsidP="000D59D7">
            <w:r>
              <w:t>Заместитель начальника бюджетного отдела</w:t>
            </w:r>
          </w:p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жилой дом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73,5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489875,55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  <w:vMerge/>
          </w:tcPr>
          <w:p w:rsidR="00BF03BC" w:rsidRDefault="00BF03BC" w:rsidP="000D59D7"/>
        </w:tc>
        <w:tc>
          <w:tcPr>
            <w:tcW w:w="2362" w:type="dxa"/>
            <w:vMerge/>
          </w:tcPr>
          <w:p w:rsidR="00BF03BC" w:rsidRDefault="00BF03BC" w:rsidP="000D59D7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1100,0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</w:tcPr>
          <w:p w:rsidR="00BF03BC" w:rsidRDefault="00BF03BC" w:rsidP="000D59D7">
            <w:r>
              <w:t>супруг</w:t>
            </w:r>
          </w:p>
        </w:tc>
        <w:tc>
          <w:tcPr>
            <w:tcW w:w="2362" w:type="dxa"/>
          </w:tcPr>
          <w:p w:rsidR="00BF03BC" w:rsidRDefault="00BF03BC" w:rsidP="000D59D7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46,3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Pr="00DC5DDD" w:rsidRDefault="00BF03BC" w:rsidP="00DC5DDD">
            <w:pPr>
              <w:jc w:val="center"/>
              <w:rPr>
                <w:lang w:val="en-US"/>
              </w:rPr>
            </w:pPr>
            <w:r>
              <w:t xml:space="preserve">Автомобиль УАЗ </w:t>
            </w:r>
            <w:r w:rsidRPr="00DC5DDD">
              <w:rPr>
                <w:lang w:val="en-US"/>
              </w:rPr>
              <w:t>PATRIOT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156601,24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</w:tcPr>
          <w:p w:rsidR="00BF03BC" w:rsidRDefault="00BF03BC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BF03BC" w:rsidRDefault="00BF03BC" w:rsidP="000D59D7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/>
        </w:tc>
        <w:tc>
          <w:tcPr>
            <w:tcW w:w="1985" w:type="dxa"/>
          </w:tcPr>
          <w:p w:rsidR="00BF03BC" w:rsidRDefault="00BF03BC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BF03BC" w:rsidRDefault="00BF03BC" w:rsidP="000D59D7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 w:val="restart"/>
          </w:tcPr>
          <w:p w:rsidR="00BF03BC" w:rsidRPr="00DC5DDD" w:rsidRDefault="00BF03BC" w:rsidP="00DC5DDD">
            <w:pPr>
              <w:jc w:val="right"/>
              <w:rPr>
                <w:lang w:val="en-US"/>
              </w:rPr>
            </w:pPr>
            <w:r w:rsidRPr="00DC5DDD">
              <w:rPr>
                <w:lang w:val="en-US"/>
              </w:rPr>
              <w:t>7</w:t>
            </w:r>
          </w:p>
        </w:tc>
        <w:tc>
          <w:tcPr>
            <w:tcW w:w="1985" w:type="dxa"/>
          </w:tcPr>
          <w:p w:rsidR="00BF03BC" w:rsidRPr="001370DA" w:rsidRDefault="00BF03BC" w:rsidP="000D59D7">
            <w:r w:rsidRPr="001370DA">
              <w:t xml:space="preserve">Ловчикова </w:t>
            </w:r>
          </w:p>
          <w:p w:rsidR="00BF03BC" w:rsidRPr="00DC5DDD" w:rsidRDefault="00BF03BC" w:rsidP="000D59D7">
            <w:pPr>
              <w:rPr>
                <w:highlight w:val="yellow"/>
              </w:rPr>
            </w:pPr>
            <w:r w:rsidRPr="001370DA">
              <w:t>Юлия Геннадьевна</w:t>
            </w:r>
          </w:p>
        </w:tc>
        <w:tc>
          <w:tcPr>
            <w:tcW w:w="2362" w:type="dxa"/>
          </w:tcPr>
          <w:p w:rsidR="00BF03BC" w:rsidRDefault="00BF03BC" w:rsidP="0062759C">
            <w:r>
              <w:t>Заместитель начальника бюджетного отдела</w:t>
            </w:r>
          </w:p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долевая</w:t>
            </w:r>
          </w:p>
          <w:p w:rsidR="00BF03BC" w:rsidRDefault="00BF03BC" w:rsidP="00DC5DDD">
            <w:pPr>
              <w:jc w:val="center"/>
            </w:pPr>
            <w:r>
              <w:t>(1/3)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Автомобиль</w:t>
            </w:r>
          </w:p>
          <w:p w:rsidR="00BF03BC" w:rsidRDefault="00BF03BC" w:rsidP="00DC5DDD">
            <w:pPr>
              <w:jc w:val="center"/>
            </w:pPr>
            <w:r>
              <w:t>ХЕНДЭ АКЦЕНТ;</w:t>
            </w:r>
          </w:p>
          <w:p w:rsidR="00BF03BC" w:rsidRDefault="00BF03BC" w:rsidP="00DC5DDD">
            <w:pPr>
              <w:jc w:val="center"/>
            </w:pPr>
            <w:r>
              <w:t>АвтомобильВАЗ 21150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478202,80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Pr="00DC5DDD" w:rsidRDefault="00BF03BC" w:rsidP="00DC5DDD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  <w:vMerge w:val="restart"/>
          </w:tcPr>
          <w:p w:rsidR="00BF03BC" w:rsidRDefault="00BF03BC" w:rsidP="000D59D7">
            <w:r>
              <w:t>супруг</w:t>
            </w:r>
          </w:p>
        </w:tc>
        <w:tc>
          <w:tcPr>
            <w:tcW w:w="2362" w:type="dxa"/>
            <w:vMerge w:val="restart"/>
          </w:tcPr>
          <w:p w:rsidR="00BF03BC" w:rsidRDefault="00BF03BC" w:rsidP="000D59D7"/>
        </w:tc>
        <w:tc>
          <w:tcPr>
            <w:tcW w:w="1386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 w:rsidRPr="00AF2BC3">
              <w:t>квартира</w:t>
            </w:r>
          </w:p>
          <w:p w:rsidR="00BF03BC" w:rsidRDefault="00BF03BC" w:rsidP="00DC5DDD">
            <w:pPr>
              <w:jc w:val="center"/>
            </w:pPr>
          </w:p>
        </w:tc>
        <w:tc>
          <w:tcPr>
            <w:tcW w:w="710" w:type="dxa"/>
            <w:vAlign w:val="center"/>
          </w:tcPr>
          <w:p w:rsidR="00BF03BC" w:rsidRPr="002364CF" w:rsidRDefault="00BF03BC" w:rsidP="00DC5DDD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228000,00</w:t>
            </w:r>
          </w:p>
        </w:tc>
        <w:tc>
          <w:tcPr>
            <w:tcW w:w="861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Pr="00DC5DDD" w:rsidRDefault="00BF03BC" w:rsidP="00DC5DDD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  <w:vMerge/>
          </w:tcPr>
          <w:p w:rsidR="00BF03BC" w:rsidRDefault="00BF03BC" w:rsidP="000D59D7"/>
        </w:tc>
        <w:tc>
          <w:tcPr>
            <w:tcW w:w="2362" w:type="dxa"/>
            <w:vMerge/>
          </w:tcPr>
          <w:p w:rsidR="00BF03BC" w:rsidRDefault="00BF03BC" w:rsidP="000D59D7"/>
        </w:tc>
        <w:tc>
          <w:tcPr>
            <w:tcW w:w="1386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 w:rsidRPr="00AF2BC3">
              <w:t>квартира</w:t>
            </w:r>
          </w:p>
          <w:p w:rsidR="00BF03BC" w:rsidRDefault="00BF03BC" w:rsidP="00DC5DDD">
            <w:pPr>
              <w:jc w:val="center"/>
            </w:pPr>
          </w:p>
        </w:tc>
        <w:tc>
          <w:tcPr>
            <w:tcW w:w="710" w:type="dxa"/>
            <w:vAlign w:val="center"/>
          </w:tcPr>
          <w:p w:rsidR="00BF03BC" w:rsidRPr="002364CF" w:rsidRDefault="00BF03BC" w:rsidP="00DC5DDD">
            <w:pPr>
              <w:jc w:val="center"/>
            </w:pPr>
            <w:r>
              <w:t>78,2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Pr="00DC5DDD" w:rsidRDefault="00BF03BC" w:rsidP="00DC5DDD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</w:tcPr>
          <w:p w:rsidR="00BF03BC" w:rsidRDefault="00BF03BC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BF03BC" w:rsidRDefault="00BF03BC" w:rsidP="000D59D7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 w:rsidRPr="00AF2BC3">
              <w:t>квартира</w:t>
            </w:r>
          </w:p>
          <w:p w:rsidR="00BF03BC" w:rsidRDefault="00BF03BC" w:rsidP="00DC5DDD">
            <w:pPr>
              <w:jc w:val="center"/>
            </w:pPr>
          </w:p>
        </w:tc>
        <w:tc>
          <w:tcPr>
            <w:tcW w:w="710" w:type="dxa"/>
            <w:vAlign w:val="center"/>
          </w:tcPr>
          <w:p w:rsidR="00BF03BC" w:rsidRPr="002364CF" w:rsidRDefault="00BF03BC" w:rsidP="00DC5DDD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 w:val="restart"/>
          </w:tcPr>
          <w:p w:rsidR="00BF03BC" w:rsidRPr="002364CF" w:rsidRDefault="00BF03BC" w:rsidP="00DC5DDD">
            <w:pPr>
              <w:jc w:val="right"/>
            </w:pPr>
            <w:r>
              <w:t>8</w:t>
            </w:r>
          </w:p>
        </w:tc>
        <w:tc>
          <w:tcPr>
            <w:tcW w:w="1985" w:type="dxa"/>
            <w:vMerge w:val="restart"/>
          </w:tcPr>
          <w:p w:rsidR="00BF03BC" w:rsidRDefault="00BF03BC" w:rsidP="000D59D7">
            <w:r w:rsidRPr="000A0B37">
              <w:t>Лесик Марина Петровна</w:t>
            </w:r>
          </w:p>
        </w:tc>
        <w:tc>
          <w:tcPr>
            <w:tcW w:w="2362" w:type="dxa"/>
            <w:vMerge w:val="restart"/>
          </w:tcPr>
          <w:p w:rsidR="00BF03BC" w:rsidRDefault="00BF03BC" w:rsidP="000D59D7">
            <w:r>
              <w:t>Начальник отдела финансирования городского хозяйства и развития</w:t>
            </w:r>
          </w:p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75,5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710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20,2</w:t>
            </w:r>
          </w:p>
        </w:tc>
        <w:tc>
          <w:tcPr>
            <w:tcW w:w="933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Автомобиль «Лада Калина 111830»</w:t>
            </w:r>
          </w:p>
        </w:tc>
        <w:tc>
          <w:tcPr>
            <w:tcW w:w="1418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638985,26</w:t>
            </w:r>
          </w:p>
        </w:tc>
        <w:tc>
          <w:tcPr>
            <w:tcW w:w="861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 w:rsidP="00DC5DDD">
            <w:pPr>
              <w:jc w:val="right"/>
            </w:pPr>
          </w:p>
        </w:tc>
        <w:tc>
          <w:tcPr>
            <w:tcW w:w="1985" w:type="dxa"/>
            <w:vMerge/>
          </w:tcPr>
          <w:p w:rsidR="00BF03BC" w:rsidRDefault="00BF03BC" w:rsidP="000D59D7"/>
        </w:tc>
        <w:tc>
          <w:tcPr>
            <w:tcW w:w="2362" w:type="dxa"/>
            <w:vMerge/>
          </w:tcPr>
          <w:p w:rsidR="00BF03BC" w:rsidRDefault="00BF03BC" w:rsidP="000D59D7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20,2</w:t>
            </w: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BF03BC" w:rsidRPr="00AF2BC3" w:rsidRDefault="00BF03BC" w:rsidP="00DC5DDD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BF03BC" w:rsidRPr="002364CF" w:rsidRDefault="00BF03BC" w:rsidP="00DC5DDD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BF03BC" w:rsidRPr="000F5E30" w:rsidRDefault="00BF03BC" w:rsidP="00DC5DDD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 w:rsidP="00DC5DDD">
            <w:pPr>
              <w:jc w:val="right"/>
            </w:pPr>
          </w:p>
        </w:tc>
        <w:tc>
          <w:tcPr>
            <w:tcW w:w="1985" w:type="dxa"/>
          </w:tcPr>
          <w:p w:rsidR="00BF03BC" w:rsidRDefault="00BF03BC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BF03BC" w:rsidRDefault="00BF03BC" w:rsidP="000D59D7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3040,68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 w:val="restart"/>
          </w:tcPr>
          <w:p w:rsidR="00BF03BC" w:rsidRDefault="00BF03BC" w:rsidP="00DC5DDD">
            <w:pPr>
              <w:jc w:val="right"/>
            </w:pPr>
            <w:r>
              <w:t>9</w:t>
            </w:r>
          </w:p>
        </w:tc>
        <w:tc>
          <w:tcPr>
            <w:tcW w:w="1985" w:type="dxa"/>
            <w:vMerge w:val="restart"/>
          </w:tcPr>
          <w:p w:rsidR="00BF03BC" w:rsidRDefault="00BF03BC" w:rsidP="008F60DA">
            <w:r>
              <w:t>Ларская Елена Ивановна</w:t>
            </w:r>
          </w:p>
        </w:tc>
        <w:tc>
          <w:tcPr>
            <w:tcW w:w="2362" w:type="dxa"/>
            <w:vMerge w:val="restart"/>
          </w:tcPr>
          <w:p w:rsidR="00BF03BC" w:rsidRDefault="00BF03BC" w:rsidP="00A5731C">
            <w:r>
              <w:t>Начальник отдела -главный бухгалтер отдела учета исполнения бюджета -  главная бухгалтерия</w:t>
            </w:r>
          </w:p>
        </w:tc>
        <w:tc>
          <w:tcPr>
            <w:tcW w:w="1386" w:type="dxa"/>
            <w:vMerge w:val="restart"/>
            <w:vAlign w:val="center"/>
          </w:tcPr>
          <w:p w:rsidR="00BF03BC" w:rsidRPr="00AF2BC3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BF03BC" w:rsidRPr="00DC5DDD" w:rsidRDefault="00BF03BC" w:rsidP="00DC5DDD">
            <w:pPr>
              <w:jc w:val="center"/>
              <w:rPr>
                <w:sz w:val="20"/>
                <w:szCs w:val="20"/>
              </w:rPr>
            </w:pPr>
            <w:r w:rsidRPr="00DC5DDD"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BF03BC" w:rsidRPr="00660F97" w:rsidRDefault="00BF03BC" w:rsidP="00DC5DDD">
            <w:pPr>
              <w:jc w:val="center"/>
            </w:pPr>
            <w:r>
              <w:t>46,0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573681,07</w:t>
            </w:r>
          </w:p>
        </w:tc>
        <w:tc>
          <w:tcPr>
            <w:tcW w:w="861" w:type="dxa"/>
            <w:vMerge w:val="restart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 w:rsidP="00DC5DDD">
            <w:pPr>
              <w:jc w:val="right"/>
            </w:pPr>
          </w:p>
        </w:tc>
        <w:tc>
          <w:tcPr>
            <w:tcW w:w="1985" w:type="dxa"/>
            <w:vMerge/>
          </w:tcPr>
          <w:p w:rsidR="00BF03BC" w:rsidRDefault="00BF03BC" w:rsidP="008F60DA"/>
        </w:tc>
        <w:tc>
          <w:tcPr>
            <w:tcW w:w="2362" w:type="dxa"/>
            <w:vMerge/>
          </w:tcPr>
          <w:p w:rsidR="00BF03BC" w:rsidRDefault="00BF03BC" w:rsidP="00A5731C"/>
        </w:tc>
        <w:tc>
          <w:tcPr>
            <w:tcW w:w="1386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BF03BC" w:rsidRPr="00DC5DDD" w:rsidRDefault="00BF03BC" w:rsidP="00DC5D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268" w:type="dxa"/>
            <w:vAlign w:val="center"/>
          </w:tcPr>
          <w:p w:rsidR="00BF03BC" w:rsidRPr="00AF2BC3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59,3</w:t>
            </w: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Merge/>
            <w:vAlign w:val="center"/>
          </w:tcPr>
          <w:p w:rsidR="00BF03BC" w:rsidRDefault="00BF03BC" w:rsidP="00DC5DDD">
            <w:pPr>
              <w:jc w:val="center"/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 w:rsidP="00DC5DDD">
            <w:pPr>
              <w:jc w:val="right"/>
            </w:pPr>
          </w:p>
        </w:tc>
        <w:tc>
          <w:tcPr>
            <w:tcW w:w="1985" w:type="dxa"/>
          </w:tcPr>
          <w:p w:rsidR="00BF03BC" w:rsidRDefault="00BF03BC" w:rsidP="008F60DA">
            <w:r>
              <w:t>супруг</w:t>
            </w:r>
          </w:p>
        </w:tc>
        <w:tc>
          <w:tcPr>
            <w:tcW w:w="2362" w:type="dxa"/>
          </w:tcPr>
          <w:p w:rsidR="00BF03BC" w:rsidRDefault="00BF03BC" w:rsidP="00A5731C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F03BC" w:rsidRPr="00DC5DDD" w:rsidRDefault="00BF03BC" w:rsidP="00DC5DDD">
            <w:pPr>
              <w:jc w:val="center"/>
              <w:rPr>
                <w:sz w:val="20"/>
                <w:szCs w:val="20"/>
              </w:rPr>
            </w:pPr>
            <w:r w:rsidRPr="00DC5DDD"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F03BC" w:rsidRPr="00AF2BC3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59,3</w:t>
            </w: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Автомобиль «Форд Фокус»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178848,71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 w:val="restart"/>
          </w:tcPr>
          <w:p w:rsidR="00BF03BC" w:rsidRDefault="00BF03BC" w:rsidP="00DC5DDD">
            <w:pPr>
              <w:jc w:val="right"/>
            </w:pPr>
            <w:r>
              <w:t>10</w:t>
            </w:r>
          </w:p>
        </w:tc>
        <w:tc>
          <w:tcPr>
            <w:tcW w:w="1985" w:type="dxa"/>
            <w:vMerge w:val="restart"/>
          </w:tcPr>
          <w:p w:rsidR="00BF03BC" w:rsidRDefault="00BF03BC" w:rsidP="006B0B6F">
            <w:r>
              <w:t>Дедученко Елена</w:t>
            </w:r>
          </w:p>
          <w:p w:rsidR="00BF03BC" w:rsidRDefault="00BF03BC" w:rsidP="006B0B6F">
            <w:r>
              <w:t>Константиновна</w:t>
            </w:r>
          </w:p>
        </w:tc>
        <w:tc>
          <w:tcPr>
            <w:tcW w:w="2362" w:type="dxa"/>
            <w:vMerge w:val="restart"/>
          </w:tcPr>
          <w:p w:rsidR="00BF03BC" w:rsidRDefault="00BF03BC" w:rsidP="0007318C">
            <w:r>
              <w:t>Заместитель начальника  отдела  учета исполнения бюджета -  главная бухгалтерия</w:t>
            </w:r>
          </w:p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общая долевая</w:t>
            </w:r>
          </w:p>
          <w:p w:rsidR="00BF03BC" w:rsidRDefault="00BF03BC" w:rsidP="00DC5DDD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49,0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Pr="00432052" w:rsidRDefault="00BF03BC" w:rsidP="00DC5DDD">
            <w:pPr>
              <w:jc w:val="center"/>
            </w:pPr>
            <w:r>
              <w:t xml:space="preserve">Автомобиль «Лада </w:t>
            </w:r>
            <w:r w:rsidRPr="00DC5DDD">
              <w:rPr>
                <w:lang w:val="en-US"/>
              </w:rPr>
              <w:t>XRAY</w:t>
            </w:r>
            <w:r>
              <w:t>»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460760,34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 w:rsidP="006B0B6F"/>
        </w:tc>
        <w:tc>
          <w:tcPr>
            <w:tcW w:w="1985" w:type="dxa"/>
            <w:vMerge/>
          </w:tcPr>
          <w:p w:rsidR="00BF03BC" w:rsidRDefault="00BF03BC" w:rsidP="006B0B6F"/>
        </w:tc>
        <w:tc>
          <w:tcPr>
            <w:tcW w:w="2362" w:type="dxa"/>
            <w:vMerge/>
          </w:tcPr>
          <w:p w:rsidR="00BF03BC" w:rsidRDefault="00BF03BC" w:rsidP="006B0B6F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общая долевая</w:t>
            </w:r>
          </w:p>
          <w:p w:rsidR="00BF03BC" w:rsidRDefault="00BF03BC" w:rsidP="00DC5DDD">
            <w:pPr>
              <w:jc w:val="center"/>
            </w:pPr>
            <w:r>
              <w:t>(1/3)</w:t>
            </w:r>
          </w:p>
        </w:tc>
        <w:tc>
          <w:tcPr>
            <w:tcW w:w="776" w:type="dxa"/>
            <w:vAlign w:val="center"/>
          </w:tcPr>
          <w:p w:rsidR="00BF03BC" w:rsidRPr="00DC5DDD" w:rsidRDefault="00BF03BC" w:rsidP="00DC5DDD">
            <w:pPr>
              <w:jc w:val="center"/>
              <w:rPr>
                <w:highlight w:val="yellow"/>
              </w:rPr>
            </w:pPr>
            <w:r w:rsidRPr="00ED50FA">
              <w:t>4</w:t>
            </w:r>
            <w:r>
              <w:t>3</w:t>
            </w:r>
            <w:r w:rsidRPr="00ED50FA">
              <w:t>,</w:t>
            </w:r>
            <w:r>
              <w:t>2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 w:rsidP="006B0B6F"/>
        </w:tc>
        <w:tc>
          <w:tcPr>
            <w:tcW w:w="1985" w:type="dxa"/>
          </w:tcPr>
          <w:p w:rsidR="00BF03BC" w:rsidRDefault="00BF03BC" w:rsidP="006B0B6F">
            <w:r>
              <w:t>супруг</w:t>
            </w:r>
          </w:p>
        </w:tc>
        <w:tc>
          <w:tcPr>
            <w:tcW w:w="2362" w:type="dxa"/>
          </w:tcPr>
          <w:p w:rsidR="00BF03BC" w:rsidRDefault="00BF03BC" w:rsidP="006B0B6F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общая долевая</w:t>
            </w:r>
          </w:p>
          <w:p w:rsidR="00BF03BC" w:rsidRDefault="00BF03BC" w:rsidP="00DC5DDD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49,0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1141556,14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 w:rsidP="006B0B6F"/>
        </w:tc>
        <w:tc>
          <w:tcPr>
            <w:tcW w:w="1985" w:type="dxa"/>
          </w:tcPr>
          <w:p w:rsidR="00BF03BC" w:rsidRDefault="00BF03BC" w:rsidP="006B0B6F">
            <w:r>
              <w:t>несовершеннолетний ребенок</w:t>
            </w:r>
          </w:p>
        </w:tc>
        <w:tc>
          <w:tcPr>
            <w:tcW w:w="2362" w:type="dxa"/>
          </w:tcPr>
          <w:p w:rsidR="00BF03BC" w:rsidRDefault="00BF03BC" w:rsidP="006B0B6F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</w:p>
        </w:tc>
      </w:tr>
      <w:tr w:rsidR="00BF03BC" w:rsidTr="004F13F8">
        <w:tc>
          <w:tcPr>
            <w:tcW w:w="567" w:type="dxa"/>
            <w:vMerge w:val="restart"/>
          </w:tcPr>
          <w:p w:rsidR="00BF03BC" w:rsidRDefault="00BF03BC" w:rsidP="00DC5DDD">
            <w:pPr>
              <w:jc w:val="right"/>
            </w:pPr>
            <w:r>
              <w:t>11</w:t>
            </w:r>
          </w:p>
        </w:tc>
        <w:tc>
          <w:tcPr>
            <w:tcW w:w="1985" w:type="dxa"/>
          </w:tcPr>
          <w:p w:rsidR="00BF03BC" w:rsidRDefault="00BF03BC" w:rsidP="004E332D">
            <w:r>
              <w:t>Торбина Ирина Александровна</w:t>
            </w:r>
          </w:p>
        </w:tc>
        <w:tc>
          <w:tcPr>
            <w:tcW w:w="2362" w:type="dxa"/>
          </w:tcPr>
          <w:p w:rsidR="00BF03BC" w:rsidRDefault="00BF03BC" w:rsidP="004E332D">
            <w:r>
              <w:t>главный специалист отдела учета исполнения бюджета – главная бухгалтерия</w:t>
            </w:r>
          </w:p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69,1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Pr="004E332D" w:rsidRDefault="00BF03BC" w:rsidP="00DC5DDD">
            <w:pPr>
              <w:jc w:val="center"/>
            </w:pPr>
            <w:r>
              <w:t>Автомобиль ВАЗ 21120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408982,62</w:t>
            </w:r>
          </w:p>
          <w:p w:rsidR="00BF03BC" w:rsidRDefault="00BF03BC" w:rsidP="00DC5DDD">
            <w:pPr>
              <w:jc w:val="center"/>
            </w:pP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 w:rsidP="004E332D"/>
        </w:tc>
        <w:tc>
          <w:tcPr>
            <w:tcW w:w="1985" w:type="dxa"/>
          </w:tcPr>
          <w:p w:rsidR="00BF03BC" w:rsidRDefault="00BF03BC" w:rsidP="004E332D">
            <w:r>
              <w:t>супруг</w:t>
            </w:r>
          </w:p>
        </w:tc>
        <w:tc>
          <w:tcPr>
            <w:tcW w:w="2362" w:type="dxa"/>
          </w:tcPr>
          <w:p w:rsidR="00BF03BC" w:rsidRDefault="00BF03BC" w:rsidP="004E332D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Pr="001E7469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</w:p>
          <w:p w:rsidR="00BF03BC" w:rsidRDefault="00BF03BC" w:rsidP="00DC5DDD">
            <w:pPr>
              <w:jc w:val="center"/>
            </w:pPr>
            <w:r>
              <w:t>324006,71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 w:rsidP="004E332D"/>
        </w:tc>
        <w:tc>
          <w:tcPr>
            <w:tcW w:w="1985" w:type="dxa"/>
          </w:tcPr>
          <w:p w:rsidR="00BF03BC" w:rsidRPr="005C712E" w:rsidRDefault="00BF03BC" w:rsidP="004E332D">
            <w:r>
              <w:t>несовершеннолетний ребенок</w:t>
            </w:r>
          </w:p>
        </w:tc>
        <w:tc>
          <w:tcPr>
            <w:tcW w:w="2362" w:type="dxa"/>
          </w:tcPr>
          <w:p w:rsidR="00BF03BC" w:rsidRDefault="00BF03BC" w:rsidP="004E332D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  <w:tr w:rsidR="00BF03BC" w:rsidTr="004F13F8">
        <w:tc>
          <w:tcPr>
            <w:tcW w:w="567" w:type="dxa"/>
            <w:vMerge/>
          </w:tcPr>
          <w:p w:rsidR="00BF03BC" w:rsidRDefault="00BF03BC" w:rsidP="004E332D"/>
        </w:tc>
        <w:tc>
          <w:tcPr>
            <w:tcW w:w="1985" w:type="dxa"/>
          </w:tcPr>
          <w:p w:rsidR="00BF03BC" w:rsidRPr="005C712E" w:rsidRDefault="00BF03BC" w:rsidP="004E332D">
            <w:r>
              <w:t>несовершеннолетний ребенок</w:t>
            </w:r>
          </w:p>
        </w:tc>
        <w:tc>
          <w:tcPr>
            <w:tcW w:w="2362" w:type="dxa"/>
          </w:tcPr>
          <w:p w:rsidR="00BF03BC" w:rsidRDefault="00BF03BC" w:rsidP="004E332D"/>
        </w:tc>
        <w:tc>
          <w:tcPr>
            <w:tcW w:w="1386" w:type="dxa"/>
            <w:vAlign w:val="center"/>
          </w:tcPr>
          <w:p w:rsidR="00BF03BC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Pr="000F5E30" w:rsidRDefault="00BF03BC" w:rsidP="00DC5DDD">
            <w:pPr>
              <w:jc w:val="center"/>
            </w:pPr>
          </w:p>
        </w:tc>
        <w:tc>
          <w:tcPr>
            <w:tcW w:w="126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BF03BC" w:rsidRDefault="00BF03BC" w:rsidP="00DC5DD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  <w:tc>
          <w:tcPr>
            <w:tcW w:w="861" w:type="dxa"/>
            <w:vAlign w:val="center"/>
          </w:tcPr>
          <w:p w:rsidR="00BF03BC" w:rsidRDefault="00BF03BC" w:rsidP="00DC5DDD">
            <w:pPr>
              <w:jc w:val="center"/>
            </w:pPr>
            <w:r>
              <w:t>-</w:t>
            </w:r>
          </w:p>
        </w:tc>
      </w:tr>
    </w:tbl>
    <w:p w:rsidR="00BF03BC" w:rsidRDefault="00BF03BC"/>
    <w:p w:rsidR="00BF03BC" w:rsidRDefault="00BF03BC"/>
    <w:sectPr w:rsidR="00BF03BC" w:rsidSect="004F13F8">
      <w:headerReference w:type="default" r:id="rId6"/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3BC" w:rsidRDefault="00BF03BC" w:rsidP="00723859">
      <w:r>
        <w:separator/>
      </w:r>
    </w:p>
  </w:endnote>
  <w:endnote w:type="continuationSeparator" w:id="0">
    <w:p w:rsidR="00BF03BC" w:rsidRDefault="00BF03BC" w:rsidP="00723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3BC" w:rsidRDefault="00BF03BC" w:rsidP="00723859">
      <w:r>
        <w:separator/>
      </w:r>
    </w:p>
  </w:footnote>
  <w:footnote w:type="continuationSeparator" w:id="0">
    <w:p w:rsidR="00BF03BC" w:rsidRDefault="00BF03BC" w:rsidP="00723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3BC" w:rsidRDefault="00BF03BC" w:rsidP="00723859">
    <w:pPr>
      <w:pStyle w:val="Header"/>
      <w:jc w:val="center"/>
    </w:pPr>
    <w:r>
      <w:t>Информация о доходах, расходах, об имуществе и обязательствах имущественного характера муниципальных служащих</w:t>
    </w:r>
    <w:r w:rsidRPr="00196B9E">
      <w:t xml:space="preserve"> </w:t>
    </w:r>
  </w:p>
  <w:p w:rsidR="00BF03BC" w:rsidRPr="00723859" w:rsidRDefault="00BF03BC" w:rsidP="00723859">
    <w:pPr>
      <w:pStyle w:val="Header"/>
      <w:jc w:val="center"/>
    </w:pPr>
    <w:r>
      <w:t>Департамента финансов Администрации города Шахты, их супруги (супруга) и несовершеннолетних детей за 2018 год.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3859"/>
    <w:rsid w:val="000013DB"/>
    <w:rsid w:val="0000265A"/>
    <w:rsid w:val="000127D1"/>
    <w:rsid w:val="000133D9"/>
    <w:rsid w:val="000160E3"/>
    <w:rsid w:val="00023F15"/>
    <w:rsid w:val="00026CC1"/>
    <w:rsid w:val="00032592"/>
    <w:rsid w:val="00033FD6"/>
    <w:rsid w:val="00034C92"/>
    <w:rsid w:val="00036F60"/>
    <w:rsid w:val="00040F77"/>
    <w:rsid w:val="00043B91"/>
    <w:rsid w:val="00061F2D"/>
    <w:rsid w:val="000634E9"/>
    <w:rsid w:val="00064712"/>
    <w:rsid w:val="00065B6A"/>
    <w:rsid w:val="000716B5"/>
    <w:rsid w:val="00071745"/>
    <w:rsid w:val="0007318C"/>
    <w:rsid w:val="00074B99"/>
    <w:rsid w:val="00075DFB"/>
    <w:rsid w:val="00076A0B"/>
    <w:rsid w:val="0008043B"/>
    <w:rsid w:val="00081F11"/>
    <w:rsid w:val="000839C9"/>
    <w:rsid w:val="00084E35"/>
    <w:rsid w:val="000919F2"/>
    <w:rsid w:val="00093066"/>
    <w:rsid w:val="0009448E"/>
    <w:rsid w:val="000968F5"/>
    <w:rsid w:val="000A0B37"/>
    <w:rsid w:val="000A527D"/>
    <w:rsid w:val="000A53AE"/>
    <w:rsid w:val="000A5C00"/>
    <w:rsid w:val="000B069A"/>
    <w:rsid w:val="000B09E8"/>
    <w:rsid w:val="000B4054"/>
    <w:rsid w:val="000B756B"/>
    <w:rsid w:val="000C0C0B"/>
    <w:rsid w:val="000C1314"/>
    <w:rsid w:val="000C30A8"/>
    <w:rsid w:val="000C57A1"/>
    <w:rsid w:val="000C6284"/>
    <w:rsid w:val="000C69FC"/>
    <w:rsid w:val="000C7EF0"/>
    <w:rsid w:val="000D0902"/>
    <w:rsid w:val="000D59D7"/>
    <w:rsid w:val="000D65EB"/>
    <w:rsid w:val="000D6841"/>
    <w:rsid w:val="000E0F7B"/>
    <w:rsid w:val="000E3671"/>
    <w:rsid w:val="000E6706"/>
    <w:rsid w:val="000E79F1"/>
    <w:rsid w:val="000F03F1"/>
    <w:rsid w:val="000F0A03"/>
    <w:rsid w:val="000F1F01"/>
    <w:rsid w:val="000F3FC6"/>
    <w:rsid w:val="000F3FD9"/>
    <w:rsid w:val="000F4459"/>
    <w:rsid w:val="000F51C6"/>
    <w:rsid w:val="000F5E30"/>
    <w:rsid w:val="000F6BFC"/>
    <w:rsid w:val="001067CE"/>
    <w:rsid w:val="0011507F"/>
    <w:rsid w:val="00124928"/>
    <w:rsid w:val="0012729C"/>
    <w:rsid w:val="00132D6E"/>
    <w:rsid w:val="001370DA"/>
    <w:rsid w:val="00142277"/>
    <w:rsid w:val="001430A3"/>
    <w:rsid w:val="0014716E"/>
    <w:rsid w:val="00150D33"/>
    <w:rsid w:val="001570B0"/>
    <w:rsid w:val="001572FE"/>
    <w:rsid w:val="001611BF"/>
    <w:rsid w:val="00161A76"/>
    <w:rsid w:val="00161DE3"/>
    <w:rsid w:val="00163355"/>
    <w:rsid w:val="001678EA"/>
    <w:rsid w:val="00170225"/>
    <w:rsid w:val="0017189F"/>
    <w:rsid w:val="00175820"/>
    <w:rsid w:val="0019111F"/>
    <w:rsid w:val="001929E8"/>
    <w:rsid w:val="001946FF"/>
    <w:rsid w:val="001966A0"/>
    <w:rsid w:val="00196B9E"/>
    <w:rsid w:val="001978A1"/>
    <w:rsid w:val="001A14DD"/>
    <w:rsid w:val="001A2E50"/>
    <w:rsid w:val="001A3A38"/>
    <w:rsid w:val="001A4A6F"/>
    <w:rsid w:val="001B1F46"/>
    <w:rsid w:val="001B2903"/>
    <w:rsid w:val="001B2E0F"/>
    <w:rsid w:val="001B306A"/>
    <w:rsid w:val="001C10F1"/>
    <w:rsid w:val="001C148B"/>
    <w:rsid w:val="001C3EE5"/>
    <w:rsid w:val="001C5E63"/>
    <w:rsid w:val="001C75CC"/>
    <w:rsid w:val="001D0EE3"/>
    <w:rsid w:val="001D3120"/>
    <w:rsid w:val="001D494C"/>
    <w:rsid w:val="001E1225"/>
    <w:rsid w:val="001E360F"/>
    <w:rsid w:val="001E3CD7"/>
    <w:rsid w:val="001E7469"/>
    <w:rsid w:val="0020345B"/>
    <w:rsid w:val="00205DB8"/>
    <w:rsid w:val="0020753C"/>
    <w:rsid w:val="00211D55"/>
    <w:rsid w:val="0021635C"/>
    <w:rsid w:val="00220DAC"/>
    <w:rsid w:val="002231C6"/>
    <w:rsid w:val="002234A3"/>
    <w:rsid w:val="00223ED8"/>
    <w:rsid w:val="0022468F"/>
    <w:rsid w:val="002269AE"/>
    <w:rsid w:val="00226F47"/>
    <w:rsid w:val="002323D6"/>
    <w:rsid w:val="00232CD6"/>
    <w:rsid w:val="00234EEE"/>
    <w:rsid w:val="002364CF"/>
    <w:rsid w:val="00237364"/>
    <w:rsid w:val="0023757A"/>
    <w:rsid w:val="00242117"/>
    <w:rsid w:val="00244B5C"/>
    <w:rsid w:val="002502DA"/>
    <w:rsid w:val="0025066C"/>
    <w:rsid w:val="00252995"/>
    <w:rsid w:val="0025490D"/>
    <w:rsid w:val="002565C9"/>
    <w:rsid w:val="0026154A"/>
    <w:rsid w:val="002625DA"/>
    <w:rsid w:val="002649D1"/>
    <w:rsid w:val="00265D79"/>
    <w:rsid w:val="002660EB"/>
    <w:rsid w:val="00267DA2"/>
    <w:rsid w:val="002A2D6C"/>
    <w:rsid w:val="002A527E"/>
    <w:rsid w:val="002A69FC"/>
    <w:rsid w:val="002B0097"/>
    <w:rsid w:val="002B1999"/>
    <w:rsid w:val="002B314B"/>
    <w:rsid w:val="002B4818"/>
    <w:rsid w:val="002B69EE"/>
    <w:rsid w:val="002B6B0A"/>
    <w:rsid w:val="002B7E50"/>
    <w:rsid w:val="002C33A8"/>
    <w:rsid w:val="002D132B"/>
    <w:rsid w:val="002D5937"/>
    <w:rsid w:val="002D62ED"/>
    <w:rsid w:val="002E4235"/>
    <w:rsid w:val="002E4C8A"/>
    <w:rsid w:val="002E7BF1"/>
    <w:rsid w:val="002F031A"/>
    <w:rsid w:val="002F1F61"/>
    <w:rsid w:val="002F212F"/>
    <w:rsid w:val="002F2C2D"/>
    <w:rsid w:val="002F35B1"/>
    <w:rsid w:val="00300435"/>
    <w:rsid w:val="0030558D"/>
    <w:rsid w:val="003064A6"/>
    <w:rsid w:val="003148FB"/>
    <w:rsid w:val="00314A61"/>
    <w:rsid w:val="00320D61"/>
    <w:rsid w:val="0032139F"/>
    <w:rsid w:val="00324EBA"/>
    <w:rsid w:val="003255E8"/>
    <w:rsid w:val="00326390"/>
    <w:rsid w:val="00332E19"/>
    <w:rsid w:val="00333676"/>
    <w:rsid w:val="00340545"/>
    <w:rsid w:val="003433AF"/>
    <w:rsid w:val="00350FED"/>
    <w:rsid w:val="0035163A"/>
    <w:rsid w:val="00352F61"/>
    <w:rsid w:val="00357B9A"/>
    <w:rsid w:val="00360BE4"/>
    <w:rsid w:val="00361596"/>
    <w:rsid w:val="00363349"/>
    <w:rsid w:val="00370A3A"/>
    <w:rsid w:val="00372AA2"/>
    <w:rsid w:val="00374DED"/>
    <w:rsid w:val="0038530C"/>
    <w:rsid w:val="003947BD"/>
    <w:rsid w:val="00394AF5"/>
    <w:rsid w:val="00394B33"/>
    <w:rsid w:val="00397584"/>
    <w:rsid w:val="003A1652"/>
    <w:rsid w:val="003A5730"/>
    <w:rsid w:val="003A754B"/>
    <w:rsid w:val="003A7CEA"/>
    <w:rsid w:val="003B2237"/>
    <w:rsid w:val="003B2C57"/>
    <w:rsid w:val="003B39DB"/>
    <w:rsid w:val="003B78A3"/>
    <w:rsid w:val="003C0AA1"/>
    <w:rsid w:val="003C12E0"/>
    <w:rsid w:val="003C4C18"/>
    <w:rsid w:val="003C5BA2"/>
    <w:rsid w:val="003D00D0"/>
    <w:rsid w:val="003D0DF6"/>
    <w:rsid w:val="003D20B4"/>
    <w:rsid w:val="003D3D73"/>
    <w:rsid w:val="003E4CA8"/>
    <w:rsid w:val="003E7314"/>
    <w:rsid w:val="003F0C2C"/>
    <w:rsid w:val="003F1878"/>
    <w:rsid w:val="00404613"/>
    <w:rsid w:val="00404646"/>
    <w:rsid w:val="00404652"/>
    <w:rsid w:val="00406073"/>
    <w:rsid w:val="00406EC8"/>
    <w:rsid w:val="00410C70"/>
    <w:rsid w:val="0041283C"/>
    <w:rsid w:val="0041523E"/>
    <w:rsid w:val="0041543B"/>
    <w:rsid w:val="00422866"/>
    <w:rsid w:val="00424102"/>
    <w:rsid w:val="00424E49"/>
    <w:rsid w:val="00430B31"/>
    <w:rsid w:val="00431919"/>
    <w:rsid w:val="00432052"/>
    <w:rsid w:val="0043381A"/>
    <w:rsid w:val="00434F03"/>
    <w:rsid w:val="004407C1"/>
    <w:rsid w:val="0044166F"/>
    <w:rsid w:val="0044289C"/>
    <w:rsid w:val="00447CD4"/>
    <w:rsid w:val="0045049D"/>
    <w:rsid w:val="00470EA4"/>
    <w:rsid w:val="00471426"/>
    <w:rsid w:val="00474DB6"/>
    <w:rsid w:val="004759FA"/>
    <w:rsid w:val="00476654"/>
    <w:rsid w:val="00482AEF"/>
    <w:rsid w:val="00484D76"/>
    <w:rsid w:val="004905EE"/>
    <w:rsid w:val="00491DFC"/>
    <w:rsid w:val="004948A3"/>
    <w:rsid w:val="00495E21"/>
    <w:rsid w:val="004A2D02"/>
    <w:rsid w:val="004A3220"/>
    <w:rsid w:val="004A6454"/>
    <w:rsid w:val="004A67C6"/>
    <w:rsid w:val="004A75C8"/>
    <w:rsid w:val="004B3989"/>
    <w:rsid w:val="004B48DA"/>
    <w:rsid w:val="004B75B9"/>
    <w:rsid w:val="004C1648"/>
    <w:rsid w:val="004C3538"/>
    <w:rsid w:val="004D19C7"/>
    <w:rsid w:val="004D6BEB"/>
    <w:rsid w:val="004E1791"/>
    <w:rsid w:val="004E332D"/>
    <w:rsid w:val="004E69A7"/>
    <w:rsid w:val="004F0BD0"/>
    <w:rsid w:val="004F13F8"/>
    <w:rsid w:val="004F2250"/>
    <w:rsid w:val="004F65CC"/>
    <w:rsid w:val="00502303"/>
    <w:rsid w:val="005052A5"/>
    <w:rsid w:val="00506053"/>
    <w:rsid w:val="00506732"/>
    <w:rsid w:val="00506A15"/>
    <w:rsid w:val="00507430"/>
    <w:rsid w:val="00507788"/>
    <w:rsid w:val="005208BD"/>
    <w:rsid w:val="00525C4B"/>
    <w:rsid w:val="0053099A"/>
    <w:rsid w:val="005350B5"/>
    <w:rsid w:val="005360C8"/>
    <w:rsid w:val="0053670F"/>
    <w:rsid w:val="00541B32"/>
    <w:rsid w:val="0054295F"/>
    <w:rsid w:val="0054407B"/>
    <w:rsid w:val="00546AD6"/>
    <w:rsid w:val="0054744B"/>
    <w:rsid w:val="00547B3F"/>
    <w:rsid w:val="005512B3"/>
    <w:rsid w:val="0055282C"/>
    <w:rsid w:val="0055335A"/>
    <w:rsid w:val="00553C9D"/>
    <w:rsid w:val="00555857"/>
    <w:rsid w:val="00556329"/>
    <w:rsid w:val="005614F9"/>
    <w:rsid w:val="00563DA3"/>
    <w:rsid w:val="005665E8"/>
    <w:rsid w:val="00572CF9"/>
    <w:rsid w:val="005749FA"/>
    <w:rsid w:val="00574E31"/>
    <w:rsid w:val="00575742"/>
    <w:rsid w:val="00580486"/>
    <w:rsid w:val="00582E58"/>
    <w:rsid w:val="0058339B"/>
    <w:rsid w:val="00585E84"/>
    <w:rsid w:val="005931D7"/>
    <w:rsid w:val="00595C92"/>
    <w:rsid w:val="0059731D"/>
    <w:rsid w:val="005A03CC"/>
    <w:rsid w:val="005A1C95"/>
    <w:rsid w:val="005A26A5"/>
    <w:rsid w:val="005B004F"/>
    <w:rsid w:val="005B1A50"/>
    <w:rsid w:val="005B28B4"/>
    <w:rsid w:val="005B71C2"/>
    <w:rsid w:val="005C1E9D"/>
    <w:rsid w:val="005C2ECF"/>
    <w:rsid w:val="005C5078"/>
    <w:rsid w:val="005C712E"/>
    <w:rsid w:val="005C77D6"/>
    <w:rsid w:val="005D04A8"/>
    <w:rsid w:val="005D3319"/>
    <w:rsid w:val="005D4FEC"/>
    <w:rsid w:val="005E05BA"/>
    <w:rsid w:val="005E2CAB"/>
    <w:rsid w:val="005E2CE3"/>
    <w:rsid w:val="005E2E12"/>
    <w:rsid w:val="005E4A17"/>
    <w:rsid w:val="005F1F26"/>
    <w:rsid w:val="005F2AAE"/>
    <w:rsid w:val="005F3003"/>
    <w:rsid w:val="005F654D"/>
    <w:rsid w:val="005F66B5"/>
    <w:rsid w:val="00600B66"/>
    <w:rsid w:val="006038B3"/>
    <w:rsid w:val="00603A29"/>
    <w:rsid w:val="0060660F"/>
    <w:rsid w:val="00606F9A"/>
    <w:rsid w:val="00607217"/>
    <w:rsid w:val="00607974"/>
    <w:rsid w:val="00613F86"/>
    <w:rsid w:val="006143DB"/>
    <w:rsid w:val="00614A8B"/>
    <w:rsid w:val="00616E77"/>
    <w:rsid w:val="006209C3"/>
    <w:rsid w:val="00620A48"/>
    <w:rsid w:val="0062759C"/>
    <w:rsid w:val="00627E5C"/>
    <w:rsid w:val="006323BE"/>
    <w:rsid w:val="00634C46"/>
    <w:rsid w:val="006367A4"/>
    <w:rsid w:val="00640629"/>
    <w:rsid w:val="00643C25"/>
    <w:rsid w:val="006449FF"/>
    <w:rsid w:val="00644D8A"/>
    <w:rsid w:val="00644FFE"/>
    <w:rsid w:val="00646E9C"/>
    <w:rsid w:val="0065059D"/>
    <w:rsid w:val="00650F93"/>
    <w:rsid w:val="00651C76"/>
    <w:rsid w:val="00657332"/>
    <w:rsid w:val="00660F97"/>
    <w:rsid w:val="006610E9"/>
    <w:rsid w:val="00661B98"/>
    <w:rsid w:val="00662385"/>
    <w:rsid w:val="0066361C"/>
    <w:rsid w:val="00663EB8"/>
    <w:rsid w:val="00664F02"/>
    <w:rsid w:val="0066588A"/>
    <w:rsid w:val="00665E1E"/>
    <w:rsid w:val="006724AF"/>
    <w:rsid w:val="00674C1D"/>
    <w:rsid w:val="00675C1F"/>
    <w:rsid w:val="00676EFB"/>
    <w:rsid w:val="00681BB2"/>
    <w:rsid w:val="00682084"/>
    <w:rsid w:val="00683A61"/>
    <w:rsid w:val="00683F90"/>
    <w:rsid w:val="00684490"/>
    <w:rsid w:val="006854A4"/>
    <w:rsid w:val="00685903"/>
    <w:rsid w:val="00691C49"/>
    <w:rsid w:val="006953AB"/>
    <w:rsid w:val="0069655B"/>
    <w:rsid w:val="00696B4F"/>
    <w:rsid w:val="00697E48"/>
    <w:rsid w:val="006A1465"/>
    <w:rsid w:val="006A2091"/>
    <w:rsid w:val="006A5045"/>
    <w:rsid w:val="006A7465"/>
    <w:rsid w:val="006B0A76"/>
    <w:rsid w:val="006B0B6F"/>
    <w:rsid w:val="006B323F"/>
    <w:rsid w:val="006B35D6"/>
    <w:rsid w:val="006B4231"/>
    <w:rsid w:val="006B4478"/>
    <w:rsid w:val="006B4A95"/>
    <w:rsid w:val="006B5E64"/>
    <w:rsid w:val="006B63EE"/>
    <w:rsid w:val="006B6462"/>
    <w:rsid w:val="006B6F03"/>
    <w:rsid w:val="006C196F"/>
    <w:rsid w:val="006C25C0"/>
    <w:rsid w:val="006C26C4"/>
    <w:rsid w:val="006C452C"/>
    <w:rsid w:val="006C63A4"/>
    <w:rsid w:val="006C720E"/>
    <w:rsid w:val="006D3807"/>
    <w:rsid w:val="006D4181"/>
    <w:rsid w:val="006D4D41"/>
    <w:rsid w:val="006D5B2D"/>
    <w:rsid w:val="006D60D3"/>
    <w:rsid w:val="006D611E"/>
    <w:rsid w:val="006E04FD"/>
    <w:rsid w:val="006E16B9"/>
    <w:rsid w:val="006E24F7"/>
    <w:rsid w:val="006E2BDC"/>
    <w:rsid w:val="006E5447"/>
    <w:rsid w:val="006F53A7"/>
    <w:rsid w:val="006F6086"/>
    <w:rsid w:val="006F62DF"/>
    <w:rsid w:val="007012FF"/>
    <w:rsid w:val="00701F40"/>
    <w:rsid w:val="007027C7"/>
    <w:rsid w:val="0070285F"/>
    <w:rsid w:val="00705245"/>
    <w:rsid w:val="00705A30"/>
    <w:rsid w:val="007105C0"/>
    <w:rsid w:val="0071261E"/>
    <w:rsid w:val="0071278A"/>
    <w:rsid w:val="007172AE"/>
    <w:rsid w:val="00717598"/>
    <w:rsid w:val="0072383B"/>
    <w:rsid w:val="00723859"/>
    <w:rsid w:val="00723C60"/>
    <w:rsid w:val="00723FB7"/>
    <w:rsid w:val="007302AB"/>
    <w:rsid w:val="00732418"/>
    <w:rsid w:val="00737AD9"/>
    <w:rsid w:val="00737E0D"/>
    <w:rsid w:val="007419CD"/>
    <w:rsid w:val="0074311F"/>
    <w:rsid w:val="00744DF0"/>
    <w:rsid w:val="00745159"/>
    <w:rsid w:val="007502E7"/>
    <w:rsid w:val="00753A66"/>
    <w:rsid w:val="00756992"/>
    <w:rsid w:val="007608B6"/>
    <w:rsid w:val="00765CAD"/>
    <w:rsid w:val="00767E4E"/>
    <w:rsid w:val="00770823"/>
    <w:rsid w:val="00781031"/>
    <w:rsid w:val="007818FB"/>
    <w:rsid w:val="007823DC"/>
    <w:rsid w:val="00784D8A"/>
    <w:rsid w:val="00797F82"/>
    <w:rsid w:val="007A1201"/>
    <w:rsid w:val="007A376E"/>
    <w:rsid w:val="007B0DE4"/>
    <w:rsid w:val="007B263D"/>
    <w:rsid w:val="007B3141"/>
    <w:rsid w:val="007B6961"/>
    <w:rsid w:val="007C0DC6"/>
    <w:rsid w:val="007C1FB3"/>
    <w:rsid w:val="007C205D"/>
    <w:rsid w:val="007C4B5C"/>
    <w:rsid w:val="007D11D5"/>
    <w:rsid w:val="007D1436"/>
    <w:rsid w:val="007D3FF7"/>
    <w:rsid w:val="007D7117"/>
    <w:rsid w:val="007E043B"/>
    <w:rsid w:val="007E5BD0"/>
    <w:rsid w:val="007E6AF2"/>
    <w:rsid w:val="007F30DD"/>
    <w:rsid w:val="007F5E75"/>
    <w:rsid w:val="007F68D3"/>
    <w:rsid w:val="008000E5"/>
    <w:rsid w:val="0080336C"/>
    <w:rsid w:val="008034D3"/>
    <w:rsid w:val="00807A30"/>
    <w:rsid w:val="0081407A"/>
    <w:rsid w:val="008141FB"/>
    <w:rsid w:val="00820785"/>
    <w:rsid w:val="00824D5D"/>
    <w:rsid w:val="00826EDE"/>
    <w:rsid w:val="00827D02"/>
    <w:rsid w:val="008302E3"/>
    <w:rsid w:val="008308AF"/>
    <w:rsid w:val="00833026"/>
    <w:rsid w:val="008418EA"/>
    <w:rsid w:val="00841AFF"/>
    <w:rsid w:val="00846814"/>
    <w:rsid w:val="008469D0"/>
    <w:rsid w:val="00851345"/>
    <w:rsid w:val="00852008"/>
    <w:rsid w:val="008573C0"/>
    <w:rsid w:val="0086057F"/>
    <w:rsid w:val="00862DFF"/>
    <w:rsid w:val="008644F0"/>
    <w:rsid w:val="0087494B"/>
    <w:rsid w:val="00876F83"/>
    <w:rsid w:val="00881B39"/>
    <w:rsid w:val="00882F6A"/>
    <w:rsid w:val="00890BD4"/>
    <w:rsid w:val="008917E3"/>
    <w:rsid w:val="008917F3"/>
    <w:rsid w:val="008938AB"/>
    <w:rsid w:val="008972D2"/>
    <w:rsid w:val="008974AD"/>
    <w:rsid w:val="008A06A7"/>
    <w:rsid w:val="008A2F91"/>
    <w:rsid w:val="008A3A8F"/>
    <w:rsid w:val="008A4FC9"/>
    <w:rsid w:val="008B3B6C"/>
    <w:rsid w:val="008B6559"/>
    <w:rsid w:val="008C0B9F"/>
    <w:rsid w:val="008C1E02"/>
    <w:rsid w:val="008C32D7"/>
    <w:rsid w:val="008C3A16"/>
    <w:rsid w:val="008D2AB2"/>
    <w:rsid w:val="008D3D9E"/>
    <w:rsid w:val="008E26FA"/>
    <w:rsid w:val="008E2A16"/>
    <w:rsid w:val="008E35E4"/>
    <w:rsid w:val="008E5DC3"/>
    <w:rsid w:val="008E7021"/>
    <w:rsid w:val="008E77FC"/>
    <w:rsid w:val="008E7AF0"/>
    <w:rsid w:val="008E7D06"/>
    <w:rsid w:val="008E7FB2"/>
    <w:rsid w:val="008F0FBA"/>
    <w:rsid w:val="008F46F5"/>
    <w:rsid w:val="008F60DA"/>
    <w:rsid w:val="008F6D88"/>
    <w:rsid w:val="00902743"/>
    <w:rsid w:val="0090286E"/>
    <w:rsid w:val="00904C35"/>
    <w:rsid w:val="00910CF3"/>
    <w:rsid w:val="009137ED"/>
    <w:rsid w:val="00913DB5"/>
    <w:rsid w:val="00925BE1"/>
    <w:rsid w:val="009358F4"/>
    <w:rsid w:val="00935EE7"/>
    <w:rsid w:val="0093708C"/>
    <w:rsid w:val="00937323"/>
    <w:rsid w:val="00942D4F"/>
    <w:rsid w:val="009434CD"/>
    <w:rsid w:val="00945A3E"/>
    <w:rsid w:val="00946C3A"/>
    <w:rsid w:val="00957FC2"/>
    <w:rsid w:val="00960296"/>
    <w:rsid w:val="00961199"/>
    <w:rsid w:val="00962A62"/>
    <w:rsid w:val="00966660"/>
    <w:rsid w:val="0096718C"/>
    <w:rsid w:val="009755E8"/>
    <w:rsid w:val="00976712"/>
    <w:rsid w:val="009777D0"/>
    <w:rsid w:val="00977DEC"/>
    <w:rsid w:val="0098004E"/>
    <w:rsid w:val="0098423C"/>
    <w:rsid w:val="009844C6"/>
    <w:rsid w:val="00984FA1"/>
    <w:rsid w:val="00985459"/>
    <w:rsid w:val="00985AAE"/>
    <w:rsid w:val="00990DAB"/>
    <w:rsid w:val="00993DC2"/>
    <w:rsid w:val="009964F7"/>
    <w:rsid w:val="009A2CF9"/>
    <w:rsid w:val="009A3823"/>
    <w:rsid w:val="009A51EA"/>
    <w:rsid w:val="009A5AF5"/>
    <w:rsid w:val="009A5C2C"/>
    <w:rsid w:val="009B047C"/>
    <w:rsid w:val="009B0D41"/>
    <w:rsid w:val="009B4B2C"/>
    <w:rsid w:val="009B6287"/>
    <w:rsid w:val="009B7732"/>
    <w:rsid w:val="009B7BF4"/>
    <w:rsid w:val="009C1C18"/>
    <w:rsid w:val="009C2DA6"/>
    <w:rsid w:val="009C72C0"/>
    <w:rsid w:val="009D23A4"/>
    <w:rsid w:val="009D403E"/>
    <w:rsid w:val="009D50A4"/>
    <w:rsid w:val="009D6F15"/>
    <w:rsid w:val="009E26F0"/>
    <w:rsid w:val="009E73D9"/>
    <w:rsid w:val="009F0FD8"/>
    <w:rsid w:val="009F5EB5"/>
    <w:rsid w:val="009F6551"/>
    <w:rsid w:val="00A01FEC"/>
    <w:rsid w:val="00A0222A"/>
    <w:rsid w:val="00A0353F"/>
    <w:rsid w:val="00A0661B"/>
    <w:rsid w:val="00A0766A"/>
    <w:rsid w:val="00A07794"/>
    <w:rsid w:val="00A12280"/>
    <w:rsid w:val="00A20603"/>
    <w:rsid w:val="00A3048E"/>
    <w:rsid w:val="00A30574"/>
    <w:rsid w:val="00A31A90"/>
    <w:rsid w:val="00A34C31"/>
    <w:rsid w:val="00A354D1"/>
    <w:rsid w:val="00A41724"/>
    <w:rsid w:val="00A4394E"/>
    <w:rsid w:val="00A43BD5"/>
    <w:rsid w:val="00A507A6"/>
    <w:rsid w:val="00A51C8B"/>
    <w:rsid w:val="00A51EA7"/>
    <w:rsid w:val="00A52D22"/>
    <w:rsid w:val="00A534E5"/>
    <w:rsid w:val="00A550BC"/>
    <w:rsid w:val="00A56794"/>
    <w:rsid w:val="00A57145"/>
    <w:rsid w:val="00A5731C"/>
    <w:rsid w:val="00A60EFF"/>
    <w:rsid w:val="00A64E18"/>
    <w:rsid w:val="00A64F29"/>
    <w:rsid w:val="00A6787E"/>
    <w:rsid w:val="00A703C2"/>
    <w:rsid w:val="00A70B5C"/>
    <w:rsid w:val="00A71558"/>
    <w:rsid w:val="00A7290F"/>
    <w:rsid w:val="00A74EA6"/>
    <w:rsid w:val="00A7589B"/>
    <w:rsid w:val="00A80263"/>
    <w:rsid w:val="00A819E7"/>
    <w:rsid w:val="00A90B36"/>
    <w:rsid w:val="00A912D0"/>
    <w:rsid w:val="00A91CCC"/>
    <w:rsid w:val="00A92612"/>
    <w:rsid w:val="00A94440"/>
    <w:rsid w:val="00A95568"/>
    <w:rsid w:val="00A9676C"/>
    <w:rsid w:val="00A97034"/>
    <w:rsid w:val="00AB5044"/>
    <w:rsid w:val="00AB54F9"/>
    <w:rsid w:val="00AC4826"/>
    <w:rsid w:val="00AC5356"/>
    <w:rsid w:val="00AC64BC"/>
    <w:rsid w:val="00AD1D57"/>
    <w:rsid w:val="00AD3FC0"/>
    <w:rsid w:val="00AD5604"/>
    <w:rsid w:val="00AD6281"/>
    <w:rsid w:val="00AD7101"/>
    <w:rsid w:val="00AE158E"/>
    <w:rsid w:val="00AE65A6"/>
    <w:rsid w:val="00AF2BC3"/>
    <w:rsid w:val="00AF78E9"/>
    <w:rsid w:val="00B00B23"/>
    <w:rsid w:val="00B050D4"/>
    <w:rsid w:val="00B05290"/>
    <w:rsid w:val="00B05D7D"/>
    <w:rsid w:val="00B063F2"/>
    <w:rsid w:val="00B1022D"/>
    <w:rsid w:val="00B10DF3"/>
    <w:rsid w:val="00B177D7"/>
    <w:rsid w:val="00B20294"/>
    <w:rsid w:val="00B248C8"/>
    <w:rsid w:val="00B24F14"/>
    <w:rsid w:val="00B253E7"/>
    <w:rsid w:val="00B30015"/>
    <w:rsid w:val="00B31FAD"/>
    <w:rsid w:val="00B34EC3"/>
    <w:rsid w:val="00B367CA"/>
    <w:rsid w:val="00B41857"/>
    <w:rsid w:val="00B43746"/>
    <w:rsid w:val="00B454DD"/>
    <w:rsid w:val="00B502D4"/>
    <w:rsid w:val="00B50A7F"/>
    <w:rsid w:val="00B5426B"/>
    <w:rsid w:val="00B559E3"/>
    <w:rsid w:val="00B56F9B"/>
    <w:rsid w:val="00B6276E"/>
    <w:rsid w:val="00B705C5"/>
    <w:rsid w:val="00B72AA8"/>
    <w:rsid w:val="00B74D67"/>
    <w:rsid w:val="00B74E6E"/>
    <w:rsid w:val="00B811E8"/>
    <w:rsid w:val="00B83B02"/>
    <w:rsid w:val="00B87468"/>
    <w:rsid w:val="00B93B86"/>
    <w:rsid w:val="00B93F27"/>
    <w:rsid w:val="00BA120F"/>
    <w:rsid w:val="00BA260B"/>
    <w:rsid w:val="00BA33D7"/>
    <w:rsid w:val="00BA4E87"/>
    <w:rsid w:val="00BB035D"/>
    <w:rsid w:val="00BB0968"/>
    <w:rsid w:val="00BB0B57"/>
    <w:rsid w:val="00BB11CC"/>
    <w:rsid w:val="00BB127F"/>
    <w:rsid w:val="00BB2E52"/>
    <w:rsid w:val="00BB5984"/>
    <w:rsid w:val="00BB76AC"/>
    <w:rsid w:val="00BC01BB"/>
    <w:rsid w:val="00BC0821"/>
    <w:rsid w:val="00BC12F0"/>
    <w:rsid w:val="00BC4125"/>
    <w:rsid w:val="00BC62A0"/>
    <w:rsid w:val="00BD0B24"/>
    <w:rsid w:val="00BD699D"/>
    <w:rsid w:val="00BD7489"/>
    <w:rsid w:val="00BE09BE"/>
    <w:rsid w:val="00BE768F"/>
    <w:rsid w:val="00BF03BC"/>
    <w:rsid w:val="00BF0FA0"/>
    <w:rsid w:val="00BF1312"/>
    <w:rsid w:val="00BF1838"/>
    <w:rsid w:val="00BF373D"/>
    <w:rsid w:val="00BF5260"/>
    <w:rsid w:val="00BF55C6"/>
    <w:rsid w:val="00BF7937"/>
    <w:rsid w:val="00C04305"/>
    <w:rsid w:val="00C07DBE"/>
    <w:rsid w:val="00C130A1"/>
    <w:rsid w:val="00C1644A"/>
    <w:rsid w:val="00C217A3"/>
    <w:rsid w:val="00C21DD6"/>
    <w:rsid w:val="00C27CB1"/>
    <w:rsid w:val="00C308D2"/>
    <w:rsid w:val="00C324BC"/>
    <w:rsid w:val="00C35460"/>
    <w:rsid w:val="00C36161"/>
    <w:rsid w:val="00C409EB"/>
    <w:rsid w:val="00C40F44"/>
    <w:rsid w:val="00C428D7"/>
    <w:rsid w:val="00C43195"/>
    <w:rsid w:val="00C459B3"/>
    <w:rsid w:val="00C505BD"/>
    <w:rsid w:val="00C51BB3"/>
    <w:rsid w:val="00C528C4"/>
    <w:rsid w:val="00C5429E"/>
    <w:rsid w:val="00C56BF7"/>
    <w:rsid w:val="00C66020"/>
    <w:rsid w:val="00C7159A"/>
    <w:rsid w:val="00C74519"/>
    <w:rsid w:val="00C74D23"/>
    <w:rsid w:val="00C76C6D"/>
    <w:rsid w:val="00C77218"/>
    <w:rsid w:val="00C803CB"/>
    <w:rsid w:val="00C82804"/>
    <w:rsid w:val="00C84548"/>
    <w:rsid w:val="00C84A69"/>
    <w:rsid w:val="00C86539"/>
    <w:rsid w:val="00C90C0C"/>
    <w:rsid w:val="00C94877"/>
    <w:rsid w:val="00C9623E"/>
    <w:rsid w:val="00C96779"/>
    <w:rsid w:val="00C97A14"/>
    <w:rsid w:val="00CA207B"/>
    <w:rsid w:val="00CA70D0"/>
    <w:rsid w:val="00CB3409"/>
    <w:rsid w:val="00CB6E52"/>
    <w:rsid w:val="00CC0A38"/>
    <w:rsid w:val="00CC1027"/>
    <w:rsid w:val="00CC1266"/>
    <w:rsid w:val="00CC3651"/>
    <w:rsid w:val="00CC376D"/>
    <w:rsid w:val="00CC61CB"/>
    <w:rsid w:val="00CD1CC9"/>
    <w:rsid w:val="00CD39BE"/>
    <w:rsid w:val="00CD3CE2"/>
    <w:rsid w:val="00CD4BE3"/>
    <w:rsid w:val="00CD4F00"/>
    <w:rsid w:val="00CD54CA"/>
    <w:rsid w:val="00CE2453"/>
    <w:rsid w:val="00CE245D"/>
    <w:rsid w:val="00CE3CCA"/>
    <w:rsid w:val="00CE5847"/>
    <w:rsid w:val="00CF1A84"/>
    <w:rsid w:val="00CF4701"/>
    <w:rsid w:val="00CF5D6B"/>
    <w:rsid w:val="00D0303D"/>
    <w:rsid w:val="00D04C59"/>
    <w:rsid w:val="00D05A02"/>
    <w:rsid w:val="00D106D8"/>
    <w:rsid w:val="00D11C55"/>
    <w:rsid w:val="00D1255F"/>
    <w:rsid w:val="00D12A3F"/>
    <w:rsid w:val="00D135F5"/>
    <w:rsid w:val="00D13BFB"/>
    <w:rsid w:val="00D1524F"/>
    <w:rsid w:val="00D153A0"/>
    <w:rsid w:val="00D1547C"/>
    <w:rsid w:val="00D26D18"/>
    <w:rsid w:val="00D344FE"/>
    <w:rsid w:val="00D4064C"/>
    <w:rsid w:val="00D422D3"/>
    <w:rsid w:val="00D43694"/>
    <w:rsid w:val="00D4485C"/>
    <w:rsid w:val="00D4496B"/>
    <w:rsid w:val="00D45523"/>
    <w:rsid w:val="00D46C32"/>
    <w:rsid w:val="00D54AAC"/>
    <w:rsid w:val="00D54CA3"/>
    <w:rsid w:val="00D57BE8"/>
    <w:rsid w:val="00D601EB"/>
    <w:rsid w:val="00D6135C"/>
    <w:rsid w:val="00D61E08"/>
    <w:rsid w:val="00D61F83"/>
    <w:rsid w:val="00D667BD"/>
    <w:rsid w:val="00D675EA"/>
    <w:rsid w:val="00D705BF"/>
    <w:rsid w:val="00D76097"/>
    <w:rsid w:val="00D7757C"/>
    <w:rsid w:val="00D80DD6"/>
    <w:rsid w:val="00D811C4"/>
    <w:rsid w:val="00D816A1"/>
    <w:rsid w:val="00D81770"/>
    <w:rsid w:val="00D823BE"/>
    <w:rsid w:val="00D942E9"/>
    <w:rsid w:val="00DA1958"/>
    <w:rsid w:val="00DA23DF"/>
    <w:rsid w:val="00DA5B71"/>
    <w:rsid w:val="00DA6837"/>
    <w:rsid w:val="00DB68F9"/>
    <w:rsid w:val="00DB7DAA"/>
    <w:rsid w:val="00DC12AE"/>
    <w:rsid w:val="00DC3988"/>
    <w:rsid w:val="00DC4B82"/>
    <w:rsid w:val="00DC5BE2"/>
    <w:rsid w:val="00DC5DDD"/>
    <w:rsid w:val="00DC79D2"/>
    <w:rsid w:val="00DD101F"/>
    <w:rsid w:val="00DD145E"/>
    <w:rsid w:val="00DD4631"/>
    <w:rsid w:val="00DD4B13"/>
    <w:rsid w:val="00DD5AD4"/>
    <w:rsid w:val="00DD78E6"/>
    <w:rsid w:val="00DE34AA"/>
    <w:rsid w:val="00DE4501"/>
    <w:rsid w:val="00DE61DF"/>
    <w:rsid w:val="00DF31B6"/>
    <w:rsid w:val="00DF3CCC"/>
    <w:rsid w:val="00DF530F"/>
    <w:rsid w:val="00DF7DEA"/>
    <w:rsid w:val="00E00AE5"/>
    <w:rsid w:val="00E032EB"/>
    <w:rsid w:val="00E122C7"/>
    <w:rsid w:val="00E12539"/>
    <w:rsid w:val="00E13C88"/>
    <w:rsid w:val="00E14ABB"/>
    <w:rsid w:val="00E163B2"/>
    <w:rsid w:val="00E23A8F"/>
    <w:rsid w:val="00E2411B"/>
    <w:rsid w:val="00E2471A"/>
    <w:rsid w:val="00E2609F"/>
    <w:rsid w:val="00E30184"/>
    <w:rsid w:val="00E329D9"/>
    <w:rsid w:val="00E339E8"/>
    <w:rsid w:val="00E34728"/>
    <w:rsid w:val="00E35DC4"/>
    <w:rsid w:val="00E35DC5"/>
    <w:rsid w:val="00E36737"/>
    <w:rsid w:val="00E374E5"/>
    <w:rsid w:val="00E40CE5"/>
    <w:rsid w:val="00E464F7"/>
    <w:rsid w:val="00E5204E"/>
    <w:rsid w:val="00E5339D"/>
    <w:rsid w:val="00E53684"/>
    <w:rsid w:val="00E54842"/>
    <w:rsid w:val="00E5664F"/>
    <w:rsid w:val="00E6638B"/>
    <w:rsid w:val="00E71AAF"/>
    <w:rsid w:val="00E74CAF"/>
    <w:rsid w:val="00E74DF1"/>
    <w:rsid w:val="00E8062C"/>
    <w:rsid w:val="00E81702"/>
    <w:rsid w:val="00E83570"/>
    <w:rsid w:val="00E85736"/>
    <w:rsid w:val="00E85DAA"/>
    <w:rsid w:val="00E9219B"/>
    <w:rsid w:val="00E9240E"/>
    <w:rsid w:val="00E92582"/>
    <w:rsid w:val="00E95BC0"/>
    <w:rsid w:val="00EA09B9"/>
    <w:rsid w:val="00EB2B60"/>
    <w:rsid w:val="00EB37CF"/>
    <w:rsid w:val="00EB74C8"/>
    <w:rsid w:val="00EC1E2B"/>
    <w:rsid w:val="00EC45D9"/>
    <w:rsid w:val="00EC67C2"/>
    <w:rsid w:val="00ED22C5"/>
    <w:rsid w:val="00ED5094"/>
    <w:rsid w:val="00ED50FA"/>
    <w:rsid w:val="00EE076F"/>
    <w:rsid w:val="00EE11FF"/>
    <w:rsid w:val="00EF219F"/>
    <w:rsid w:val="00EF48BD"/>
    <w:rsid w:val="00EF4EC2"/>
    <w:rsid w:val="00EF544A"/>
    <w:rsid w:val="00EF7286"/>
    <w:rsid w:val="00F00016"/>
    <w:rsid w:val="00F04938"/>
    <w:rsid w:val="00F04B5A"/>
    <w:rsid w:val="00F05B26"/>
    <w:rsid w:val="00F06FBA"/>
    <w:rsid w:val="00F10374"/>
    <w:rsid w:val="00F1080B"/>
    <w:rsid w:val="00F12DE9"/>
    <w:rsid w:val="00F14028"/>
    <w:rsid w:val="00F20592"/>
    <w:rsid w:val="00F2237C"/>
    <w:rsid w:val="00F22905"/>
    <w:rsid w:val="00F24160"/>
    <w:rsid w:val="00F32A81"/>
    <w:rsid w:val="00F3456D"/>
    <w:rsid w:val="00F35B01"/>
    <w:rsid w:val="00F37402"/>
    <w:rsid w:val="00F40604"/>
    <w:rsid w:val="00F42A04"/>
    <w:rsid w:val="00F44FA1"/>
    <w:rsid w:val="00F473C9"/>
    <w:rsid w:val="00F524DD"/>
    <w:rsid w:val="00F5344C"/>
    <w:rsid w:val="00F55A18"/>
    <w:rsid w:val="00F606B8"/>
    <w:rsid w:val="00F63861"/>
    <w:rsid w:val="00F64FD1"/>
    <w:rsid w:val="00F66D68"/>
    <w:rsid w:val="00F727EB"/>
    <w:rsid w:val="00F73661"/>
    <w:rsid w:val="00F75464"/>
    <w:rsid w:val="00F80C3A"/>
    <w:rsid w:val="00F81EAF"/>
    <w:rsid w:val="00F83202"/>
    <w:rsid w:val="00F85DFA"/>
    <w:rsid w:val="00F875CA"/>
    <w:rsid w:val="00F920EC"/>
    <w:rsid w:val="00F95B39"/>
    <w:rsid w:val="00FA6C56"/>
    <w:rsid w:val="00FA715A"/>
    <w:rsid w:val="00FA7BE2"/>
    <w:rsid w:val="00FB393B"/>
    <w:rsid w:val="00FB47FB"/>
    <w:rsid w:val="00FB4A63"/>
    <w:rsid w:val="00FC045C"/>
    <w:rsid w:val="00FC0519"/>
    <w:rsid w:val="00FC483C"/>
    <w:rsid w:val="00FC6E1E"/>
    <w:rsid w:val="00FD19C3"/>
    <w:rsid w:val="00FD222F"/>
    <w:rsid w:val="00FD4D66"/>
    <w:rsid w:val="00FE2554"/>
    <w:rsid w:val="00FE4726"/>
    <w:rsid w:val="00FE495A"/>
    <w:rsid w:val="00FE7F02"/>
    <w:rsid w:val="00FF0B1A"/>
    <w:rsid w:val="00FF22CF"/>
    <w:rsid w:val="00FF2CBF"/>
    <w:rsid w:val="00FF3C7A"/>
    <w:rsid w:val="00FF52BF"/>
    <w:rsid w:val="00FF535C"/>
    <w:rsid w:val="00FF6146"/>
    <w:rsid w:val="00FF6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F7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2385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238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2385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238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23859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C428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C428D7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C428D7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555857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A52D2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rednichenko2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657</Words>
  <Characters>3750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erokhina</cp:lastModifiedBy>
  <cp:revision>11</cp:revision>
  <cp:lastPrinted>2019-04-22T09:12:00Z</cp:lastPrinted>
  <dcterms:created xsi:type="dcterms:W3CDTF">2019-04-19T13:14:00Z</dcterms:created>
  <dcterms:modified xsi:type="dcterms:W3CDTF">2019-05-06T08:43:00Z</dcterms:modified>
</cp:coreProperties>
</file>